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B1B" w:rsidRPr="00FF52B6" w:rsidRDefault="002A6B1B" w:rsidP="00FF52B6">
      <w:pPr>
        <w:autoSpaceDE w:val="0"/>
        <w:autoSpaceDN w:val="0"/>
        <w:adjustRightInd w:val="0"/>
        <w:spacing w:line="276" w:lineRule="auto"/>
        <w:ind w:left="2124" w:firstLine="708"/>
        <w:rPr>
          <w:rFonts w:eastAsia="ApexNew-Book"/>
          <w:b/>
          <w:color w:val="000000"/>
        </w:rPr>
      </w:pPr>
      <w:r>
        <w:rPr>
          <w:rFonts w:eastAsia="ApexNew-Book"/>
          <w:b/>
          <w:color w:val="000000"/>
        </w:rPr>
        <w:t>„</w:t>
      </w:r>
      <w:r w:rsidRPr="00FF52B6">
        <w:rPr>
          <w:rFonts w:eastAsia="ApexNew-Book"/>
          <w:b/>
          <w:color w:val="000000"/>
        </w:rPr>
        <w:t>STYRIAN ART GOES ZAGREB“</w:t>
      </w:r>
    </w:p>
    <w:p w:rsidR="002A6B1B" w:rsidRPr="00FF52B6" w:rsidRDefault="002A6B1B" w:rsidP="00FF52B6">
      <w:pPr>
        <w:autoSpaceDE w:val="0"/>
        <w:autoSpaceDN w:val="0"/>
        <w:adjustRightInd w:val="0"/>
        <w:spacing w:line="276" w:lineRule="auto"/>
        <w:ind w:left="2124"/>
        <w:rPr>
          <w:rFonts w:eastAsia="ApexNew-Book"/>
          <w:color w:val="000000"/>
        </w:rPr>
      </w:pPr>
      <w:r>
        <w:rPr>
          <w:rFonts w:eastAsia="ApexNew-Book"/>
          <w:b/>
          <w:color w:val="000000"/>
        </w:rPr>
        <w:t xml:space="preserve">         </w:t>
      </w:r>
      <w:r w:rsidRPr="00FF52B6">
        <w:rPr>
          <w:rFonts w:eastAsia="ApexNew-Book"/>
          <w:color w:val="000000"/>
        </w:rPr>
        <w:t>Muzej Mimara, Zagreb, Rooseveltov trg 5</w:t>
      </w:r>
    </w:p>
    <w:p w:rsidR="002A6B1B" w:rsidRPr="00FF52B6" w:rsidRDefault="002A6B1B" w:rsidP="00FF52B6">
      <w:pPr>
        <w:autoSpaceDE w:val="0"/>
        <w:autoSpaceDN w:val="0"/>
        <w:adjustRightInd w:val="0"/>
        <w:spacing w:line="276" w:lineRule="auto"/>
        <w:ind w:left="2832"/>
        <w:rPr>
          <w:rFonts w:eastAsia="ApexNew-Book"/>
          <w:color w:val="000000"/>
        </w:rPr>
      </w:pPr>
      <w:r w:rsidRPr="00FF52B6">
        <w:rPr>
          <w:rFonts w:eastAsia="ApexNew-Book"/>
          <w:color w:val="000000"/>
        </w:rPr>
        <w:t xml:space="preserve">            7. – 21. rujna 2017.</w:t>
      </w:r>
    </w:p>
    <w:p w:rsidR="002A6B1B" w:rsidRPr="00FF52B6" w:rsidRDefault="002A6B1B" w:rsidP="00FF52B6">
      <w:pPr>
        <w:ind w:left="2124" w:firstLine="708"/>
        <w:jc w:val="both"/>
      </w:pPr>
      <w:r w:rsidRPr="00FF52B6">
        <w:t>otvaranje izložbe 6. rujna u 19 sati</w:t>
      </w:r>
    </w:p>
    <w:p w:rsidR="002A6B1B" w:rsidRPr="00FF52B6" w:rsidRDefault="002A6B1B" w:rsidP="00FF52B6">
      <w:pPr>
        <w:jc w:val="both"/>
      </w:pPr>
    </w:p>
    <w:p w:rsidR="002A6B1B" w:rsidRDefault="002A6B1B" w:rsidP="004D688B">
      <w:pPr>
        <w:spacing w:line="360" w:lineRule="auto"/>
        <w:jc w:val="both"/>
        <w:rPr>
          <w:b/>
          <w:noProof w:val="0"/>
        </w:rPr>
      </w:pPr>
    </w:p>
    <w:p w:rsidR="002A6B1B" w:rsidRDefault="002A6B1B" w:rsidP="004D688B">
      <w:pPr>
        <w:spacing w:line="360" w:lineRule="auto"/>
        <w:jc w:val="both"/>
        <w:rPr>
          <w:b/>
          <w:noProof w:val="0"/>
        </w:rPr>
      </w:pPr>
      <w:r>
        <w:rPr>
          <w:b/>
          <w:noProof w:val="0"/>
        </w:rPr>
        <w:t>Hubert Brandstätter</w:t>
      </w:r>
    </w:p>
    <w:p w:rsidR="002A6B1B" w:rsidRDefault="002A6B1B" w:rsidP="004D688B">
      <w:pPr>
        <w:spacing w:line="360" w:lineRule="auto"/>
        <w:jc w:val="both"/>
        <w:rPr>
          <w:noProof w:val="0"/>
        </w:rPr>
      </w:pPr>
      <w:r>
        <w:rPr>
          <w:noProof w:val="0"/>
        </w:rPr>
        <w:t>Rođen u 1959. u Weizu.</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r>
        <w:rPr>
          <w:noProof w:val="0"/>
        </w:rPr>
        <w:t>Samostalne i grupne izložbe u Austriji, Njemačkoj, Mađarskoj, Poljskoj, Italiji i SAD-u.</w:t>
      </w:r>
    </w:p>
    <w:p w:rsidR="002A6B1B" w:rsidRDefault="002A6B1B" w:rsidP="004D688B">
      <w:pPr>
        <w:spacing w:line="360" w:lineRule="auto"/>
        <w:jc w:val="both"/>
        <w:rPr>
          <w:noProof w:val="0"/>
        </w:rPr>
      </w:pPr>
      <w:r>
        <w:rPr>
          <w:noProof w:val="0"/>
        </w:rPr>
        <w:t xml:space="preserve">1991. organizator </w:t>
      </w:r>
      <w:r>
        <w:rPr>
          <w:i/>
          <w:noProof w:val="0"/>
        </w:rPr>
        <w:t>Weizer Kulturtage</w:t>
      </w:r>
      <w:r>
        <w:rPr>
          <w:noProof w:val="0"/>
        </w:rPr>
        <w:t xml:space="preserve"> – Dana kulture u Weizu.</w:t>
      </w:r>
    </w:p>
    <w:p w:rsidR="002A6B1B" w:rsidRDefault="002A6B1B" w:rsidP="004D688B">
      <w:pPr>
        <w:spacing w:line="360" w:lineRule="auto"/>
        <w:jc w:val="both"/>
        <w:rPr>
          <w:noProof w:val="0"/>
        </w:rPr>
      </w:pPr>
      <w:r>
        <w:rPr>
          <w:noProof w:val="0"/>
        </w:rPr>
        <w:t>1993. voditelj ELIN – Ljetne akademije za likovnu umjetnost.</w:t>
      </w:r>
    </w:p>
    <w:p w:rsidR="002A6B1B" w:rsidRDefault="002A6B1B" w:rsidP="004D688B">
      <w:pPr>
        <w:spacing w:line="360" w:lineRule="auto"/>
        <w:jc w:val="both"/>
        <w:rPr>
          <w:noProof w:val="0"/>
        </w:rPr>
      </w:pPr>
      <w:r>
        <w:rPr>
          <w:noProof w:val="0"/>
        </w:rPr>
        <w:t>2005. voditelj međunarodne umjetničke radionice u Weizu.</w:t>
      </w:r>
    </w:p>
    <w:p w:rsidR="002A6B1B" w:rsidRDefault="002A6B1B" w:rsidP="004D688B">
      <w:pPr>
        <w:spacing w:line="360" w:lineRule="auto"/>
        <w:jc w:val="both"/>
        <w:rPr>
          <w:noProof w:val="0"/>
        </w:rPr>
      </w:pPr>
      <w:r>
        <w:rPr>
          <w:noProof w:val="0"/>
        </w:rPr>
        <w:t xml:space="preserve">Sudjelovanje u internatu. Umjetnički simpoziji u Njemačkoj, Mađarskoj, Poljskoj, Španjolskoj, Austriji. </w:t>
      </w:r>
    </w:p>
    <w:p w:rsidR="002A6B1B" w:rsidRDefault="002A6B1B" w:rsidP="004D688B">
      <w:pPr>
        <w:spacing w:line="360" w:lineRule="auto"/>
        <w:jc w:val="both"/>
        <w:rPr>
          <w:noProof w:val="0"/>
        </w:rPr>
      </w:pPr>
      <w:r>
        <w:rPr>
          <w:noProof w:val="0"/>
        </w:rPr>
        <w:t xml:space="preserve">Od 1994. voditelj brojnih umjetničkih seminara. </w:t>
      </w:r>
    </w:p>
    <w:p w:rsidR="002A6B1B" w:rsidRDefault="002A6B1B" w:rsidP="004D688B">
      <w:pPr>
        <w:spacing w:line="360" w:lineRule="auto"/>
        <w:jc w:val="both"/>
        <w:rPr>
          <w:noProof w:val="0"/>
        </w:rPr>
      </w:pPr>
      <w:r>
        <w:rPr>
          <w:noProof w:val="0"/>
        </w:rPr>
        <w:t>Umjetnički voditelj Umjetničke škole KO.</w:t>
      </w:r>
    </w:p>
    <w:p w:rsidR="002A6B1B" w:rsidRDefault="002A6B1B" w:rsidP="004D688B">
      <w:pPr>
        <w:spacing w:line="360" w:lineRule="auto"/>
        <w:jc w:val="both"/>
        <w:rPr>
          <w:noProof w:val="0"/>
        </w:rPr>
      </w:pPr>
      <w:r>
        <w:rPr>
          <w:noProof w:val="0"/>
        </w:rPr>
        <w:t xml:space="preserve">2005. voditelj međunarodnoga umjetničkog simpozija </w:t>
      </w:r>
      <w:r>
        <w:rPr>
          <w:i/>
          <w:noProof w:val="0"/>
        </w:rPr>
        <w:t>Europa in Weiz.</w:t>
      </w:r>
    </w:p>
    <w:p w:rsidR="002A6B1B" w:rsidRDefault="002A6B1B" w:rsidP="004D688B">
      <w:pPr>
        <w:spacing w:line="360" w:lineRule="auto"/>
        <w:jc w:val="both"/>
        <w:rPr>
          <w:noProof w:val="0"/>
        </w:rPr>
      </w:pPr>
      <w:r>
        <w:rPr>
          <w:noProof w:val="0"/>
        </w:rPr>
        <w:t xml:space="preserve">Umjetnički projekti u mnogobrojnim školama. </w:t>
      </w:r>
    </w:p>
    <w:p w:rsidR="002A6B1B" w:rsidRDefault="002A6B1B" w:rsidP="004D688B">
      <w:pPr>
        <w:spacing w:line="360" w:lineRule="auto"/>
        <w:jc w:val="both"/>
        <w:rPr>
          <w:noProof w:val="0"/>
        </w:rPr>
      </w:pPr>
      <w:r>
        <w:rPr>
          <w:noProof w:val="0"/>
        </w:rPr>
        <w:t>Gostujući predavač na Umjetničkoj školi u Offenburgu.</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r>
        <w:rPr>
          <w:i/>
          <w:noProof w:val="0"/>
        </w:rPr>
        <w:t>Hommage an Botticelli I</w:t>
      </w:r>
      <w:r>
        <w:rPr>
          <w:noProof w:val="0"/>
        </w:rPr>
        <w:t>,</w:t>
      </w:r>
      <w:r>
        <w:rPr>
          <w:i/>
          <w:noProof w:val="0"/>
        </w:rPr>
        <w:t xml:space="preserve"> </w:t>
      </w:r>
      <w:r>
        <w:rPr>
          <w:noProof w:val="0"/>
        </w:rPr>
        <w:t xml:space="preserve">50 x 70 cm </w:t>
      </w:r>
    </w:p>
    <w:p w:rsidR="002A6B1B" w:rsidRDefault="002A6B1B" w:rsidP="004D688B">
      <w:pPr>
        <w:spacing w:line="360" w:lineRule="auto"/>
        <w:jc w:val="both"/>
        <w:rPr>
          <w:i/>
          <w:noProof w:val="0"/>
        </w:rPr>
      </w:pPr>
      <w:r>
        <w:rPr>
          <w:noProof w:val="0"/>
        </w:rPr>
        <w:t>fotografija, pigmentna boja</w:t>
      </w:r>
      <w:r>
        <w:rPr>
          <w:i/>
          <w:noProof w:val="0"/>
        </w:rPr>
        <w:t xml:space="preserve"> </w:t>
      </w:r>
    </w:p>
    <w:p w:rsidR="002A6B1B" w:rsidRDefault="002A6B1B" w:rsidP="004D688B">
      <w:pPr>
        <w:spacing w:line="360" w:lineRule="auto"/>
        <w:jc w:val="both"/>
        <w:rPr>
          <w:i/>
          <w:noProof w:val="0"/>
        </w:rPr>
      </w:pPr>
    </w:p>
    <w:p w:rsidR="002A6B1B" w:rsidRDefault="002A6B1B" w:rsidP="004D688B">
      <w:pPr>
        <w:spacing w:line="360" w:lineRule="auto"/>
        <w:jc w:val="both"/>
        <w:rPr>
          <w:i/>
          <w:noProof w:val="0"/>
        </w:rPr>
      </w:pPr>
    </w:p>
    <w:p w:rsidR="002A6B1B" w:rsidRDefault="002A6B1B" w:rsidP="004D688B">
      <w:pPr>
        <w:spacing w:line="360" w:lineRule="auto"/>
        <w:jc w:val="both"/>
        <w:rPr>
          <w:i/>
          <w:noProof w:val="0"/>
        </w:rPr>
      </w:pPr>
    </w:p>
    <w:p w:rsidR="002A6B1B" w:rsidRDefault="002A6B1B" w:rsidP="004D688B">
      <w:pPr>
        <w:spacing w:line="360" w:lineRule="auto"/>
        <w:jc w:val="both"/>
        <w:rPr>
          <w:b/>
          <w:noProof w:val="0"/>
        </w:rPr>
      </w:pPr>
      <w:r>
        <w:rPr>
          <w:b/>
          <w:noProof w:val="0"/>
        </w:rPr>
        <w:t>Günter Brus</w:t>
      </w:r>
    </w:p>
    <w:p w:rsidR="002A6B1B" w:rsidRDefault="002A6B1B" w:rsidP="004D688B">
      <w:pPr>
        <w:spacing w:line="360" w:lineRule="auto"/>
        <w:jc w:val="both"/>
        <w:rPr>
          <w:noProof w:val="0"/>
        </w:rPr>
      </w:pPr>
      <w:r>
        <w:rPr>
          <w:noProof w:val="0"/>
        </w:rPr>
        <w:t>Rođen 1938. u Ardningu.</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r>
        <w:rPr>
          <w:noProof w:val="0"/>
        </w:rPr>
        <w:t xml:space="preserve">Pohađao je umjetničku školu u Grazu te 1956. otišao u Beč, gdje je studirao slikarstvo. </w:t>
      </w:r>
    </w:p>
    <w:p w:rsidR="002A6B1B" w:rsidRDefault="002A6B1B" w:rsidP="004D688B">
      <w:pPr>
        <w:spacing w:line="360" w:lineRule="auto"/>
        <w:jc w:val="both"/>
        <w:rPr>
          <w:noProof w:val="0"/>
        </w:rPr>
      </w:pPr>
      <w:r>
        <w:rPr>
          <w:noProof w:val="0"/>
        </w:rPr>
        <w:t xml:space="preserve">U 1960-ima se istaknuo svojim djelovanjem, a početkom 1970-ih opet se vraća crtanju. </w:t>
      </w:r>
    </w:p>
    <w:p w:rsidR="002A6B1B" w:rsidRDefault="002A6B1B" w:rsidP="004D688B">
      <w:pPr>
        <w:spacing w:line="360" w:lineRule="auto"/>
        <w:jc w:val="both"/>
        <w:rPr>
          <w:noProof w:val="0"/>
        </w:rPr>
      </w:pPr>
      <w:r>
        <w:rPr>
          <w:noProof w:val="0"/>
        </w:rPr>
        <w:t>Günter Brus pripada najradikalnijim predstavnicima bečkog akcionizma.</w:t>
      </w:r>
    </w:p>
    <w:p w:rsidR="002A6B1B" w:rsidRDefault="002A6B1B" w:rsidP="004D688B">
      <w:pPr>
        <w:spacing w:line="360" w:lineRule="auto"/>
        <w:jc w:val="both"/>
        <w:rPr>
          <w:noProof w:val="0"/>
        </w:rPr>
      </w:pPr>
      <w:r>
        <w:rPr>
          <w:noProof w:val="0"/>
        </w:rPr>
        <w:t xml:space="preserve"> </w:t>
      </w:r>
    </w:p>
    <w:p w:rsidR="002A6B1B" w:rsidRDefault="002A6B1B" w:rsidP="004D688B">
      <w:pPr>
        <w:spacing w:line="360" w:lineRule="auto"/>
        <w:jc w:val="both"/>
        <w:rPr>
          <w:noProof w:val="0"/>
        </w:rPr>
      </w:pPr>
      <w:r>
        <w:rPr>
          <w:noProof w:val="0"/>
        </w:rPr>
        <w:t xml:space="preserve">Nagrade: </w:t>
      </w:r>
    </w:p>
    <w:p w:rsidR="002A6B1B" w:rsidRDefault="002A6B1B" w:rsidP="004D688B">
      <w:pPr>
        <w:spacing w:line="360" w:lineRule="auto"/>
        <w:jc w:val="both"/>
        <w:rPr>
          <w:noProof w:val="0"/>
        </w:rPr>
      </w:pPr>
      <w:r>
        <w:rPr>
          <w:noProof w:val="0"/>
        </w:rPr>
        <w:t xml:space="preserve">1981. Austrijska nagrada za likovnu umjetnost </w:t>
      </w:r>
    </w:p>
    <w:p w:rsidR="002A6B1B" w:rsidRDefault="002A6B1B" w:rsidP="004D688B">
      <w:pPr>
        <w:spacing w:line="360" w:lineRule="auto"/>
        <w:jc w:val="both"/>
        <w:rPr>
          <w:noProof w:val="0"/>
        </w:rPr>
      </w:pPr>
      <w:r>
        <w:rPr>
          <w:noProof w:val="0"/>
        </w:rPr>
        <w:t xml:space="preserve">1992. Nagradna priznanica savezne države Štajerske za likovnu umjetnost </w:t>
      </w:r>
    </w:p>
    <w:p w:rsidR="002A6B1B" w:rsidRDefault="002A6B1B" w:rsidP="004D688B">
      <w:pPr>
        <w:spacing w:line="360" w:lineRule="auto"/>
        <w:jc w:val="both"/>
        <w:rPr>
          <w:noProof w:val="0"/>
        </w:rPr>
      </w:pPr>
      <w:r>
        <w:rPr>
          <w:noProof w:val="0"/>
        </w:rPr>
        <w:t>1996. Velika austrijska državna nagrada za likovnu umjetnost</w:t>
      </w:r>
    </w:p>
    <w:p w:rsidR="002A6B1B" w:rsidRDefault="002A6B1B" w:rsidP="004D688B">
      <w:pPr>
        <w:spacing w:line="360" w:lineRule="auto"/>
        <w:jc w:val="both"/>
        <w:rPr>
          <w:noProof w:val="0"/>
        </w:rPr>
      </w:pPr>
      <w:r>
        <w:rPr>
          <w:noProof w:val="0"/>
        </w:rPr>
        <w:t xml:space="preserve">2004. nagrada </w:t>
      </w:r>
      <w:r>
        <w:rPr>
          <w:i/>
          <w:noProof w:val="0"/>
        </w:rPr>
        <w:t>Oskar Kokoschka</w:t>
      </w:r>
      <w:r>
        <w:rPr>
          <w:noProof w:val="0"/>
        </w:rPr>
        <w:t xml:space="preserve"> </w:t>
      </w:r>
    </w:p>
    <w:p w:rsidR="002A6B1B" w:rsidRDefault="002A6B1B" w:rsidP="004D688B">
      <w:pPr>
        <w:spacing w:line="360" w:lineRule="auto"/>
        <w:jc w:val="both"/>
        <w:rPr>
          <w:noProof w:val="0"/>
        </w:rPr>
      </w:pPr>
      <w:r>
        <w:rPr>
          <w:noProof w:val="0"/>
        </w:rPr>
        <w:t xml:space="preserve">2013. Veliki zlatni orden časti savezne države Štajerske sa zvijezdom </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r>
        <w:rPr>
          <w:i/>
          <w:noProof w:val="0"/>
        </w:rPr>
        <w:t>Kaspar Hauser</w:t>
      </w:r>
      <w:r>
        <w:rPr>
          <w:noProof w:val="0"/>
        </w:rPr>
        <w:t>, 54 x 38 cm</w:t>
      </w:r>
    </w:p>
    <w:p w:rsidR="002A6B1B" w:rsidRDefault="002A6B1B" w:rsidP="004D688B">
      <w:pPr>
        <w:spacing w:line="360" w:lineRule="auto"/>
        <w:jc w:val="both"/>
        <w:rPr>
          <w:i/>
          <w:noProof w:val="0"/>
        </w:rPr>
      </w:pPr>
      <w:r>
        <w:rPr>
          <w:noProof w:val="0"/>
        </w:rPr>
        <w:t>oslikana poema u deset dijelova, bakropis, litografija</w:t>
      </w:r>
    </w:p>
    <w:p w:rsidR="002A6B1B" w:rsidRDefault="002A6B1B" w:rsidP="004D688B">
      <w:pPr>
        <w:spacing w:line="360" w:lineRule="auto"/>
        <w:jc w:val="both"/>
        <w:rPr>
          <w:noProof w:val="0"/>
        </w:rPr>
      </w:pPr>
      <w:r>
        <w:rPr>
          <w:noProof w:val="0"/>
        </w:rPr>
        <w:t>izdanje 30., potpisano i numerirano</w:t>
      </w:r>
    </w:p>
    <w:p w:rsidR="002A6B1B" w:rsidRDefault="002A6B1B" w:rsidP="004D688B">
      <w:pPr>
        <w:spacing w:line="360" w:lineRule="auto"/>
        <w:jc w:val="both"/>
        <w:rPr>
          <w:i/>
          <w:noProof w:val="0"/>
        </w:rPr>
      </w:pPr>
    </w:p>
    <w:p w:rsidR="002A6B1B" w:rsidRDefault="002A6B1B" w:rsidP="004D688B">
      <w:pPr>
        <w:spacing w:line="360" w:lineRule="auto"/>
        <w:jc w:val="both"/>
        <w:rPr>
          <w:i/>
          <w:noProof w:val="0"/>
        </w:rPr>
      </w:pPr>
    </w:p>
    <w:p w:rsidR="002A6B1B" w:rsidRDefault="002A6B1B" w:rsidP="004D688B">
      <w:pPr>
        <w:spacing w:line="360" w:lineRule="auto"/>
        <w:jc w:val="both"/>
        <w:rPr>
          <w:i/>
          <w:noProof w:val="0"/>
        </w:rPr>
      </w:pPr>
    </w:p>
    <w:p w:rsidR="002A6B1B" w:rsidRDefault="002A6B1B" w:rsidP="004D688B">
      <w:pPr>
        <w:spacing w:line="360" w:lineRule="auto"/>
        <w:jc w:val="both"/>
        <w:rPr>
          <w:b/>
          <w:noProof w:val="0"/>
        </w:rPr>
      </w:pPr>
      <w:r>
        <w:rPr>
          <w:b/>
          <w:noProof w:val="0"/>
        </w:rPr>
        <w:t>Anita Buchgraber</w:t>
      </w:r>
    </w:p>
    <w:p w:rsidR="002A6B1B" w:rsidRDefault="002A6B1B" w:rsidP="004D688B">
      <w:pPr>
        <w:spacing w:line="360" w:lineRule="auto"/>
        <w:jc w:val="both"/>
        <w:rPr>
          <w:noProof w:val="0"/>
        </w:rPr>
      </w:pPr>
      <w:r>
        <w:rPr>
          <w:noProof w:val="0"/>
        </w:rPr>
        <w:t>Rođena 1972., živi i stvara u Weizu.</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r>
        <w:rPr>
          <w:noProof w:val="0"/>
        </w:rPr>
        <w:t>Akademie für angewandte Fotografie</w:t>
      </w:r>
      <w:r>
        <w:rPr>
          <w:i/>
          <w:noProof w:val="0"/>
        </w:rPr>
        <w:t xml:space="preserve"> </w:t>
      </w:r>
      <w:r>
        <w:rPr>
          <w:noProof w:val="0"/>
        </w:rPr>
        <w:t xml:space="preserve">– Akademija za primijenjenu fotografiju. </w:t>
      </w:r>
    </w:p>
    <w:p w:rsidR="002A6B1B" w:rsidRDefault="002A6B1B" w:rsidP="004D688B">
      <w:pPr>
        <w:spacing w:line="360" w:lineRule="auto"/>
        <w:jc w:val="both"/>
        <w:rPr>
          <w:noProof w:val="0"/>
        </w:rPr>
      </w:pPr>
      <w:r>
        <w:rPr>
          <w:noProof w:val="0"/>
        </w:rPr>
        <w:t>Izložbe u Austriji, Francuskoj, Mađarskoj, Italiji i, prvi put, u Hrvatskoj/u Zagrebu.</w:t>
      </w:r>
    </w:p>
    <w:p w:rsidR="002A6B1B" w:rsidRDefault="002A6B1B" w:rsidP="004D688B">
      <w:pPr>
        <w:spacing w:line="360" w:lineRule="auto"/>
        <w:jc w:val="both"/>
        <w:rPr>
          <w:noProof w:val="0"/>
        </w:rPr>
      </w:pPr>
      <w:r>
        <w:rPr>
          <w:noProof w:val="0"/>
        </w:rPr>
        <w:t xml:space="preserve">Brojne objave u raznim zbirkama i dvije nagrade za fotografiju. </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r>
        <w:rPr>
          <w:noProof w:val="0"/>
        </w:rPr>
        <w:t>Umjetnost Anite Buchgraber izvire iz nje same. Fotografija i slikarstvo ekspresija su i kreativan jezik njezine percepcije. Odraz su onoga što umjetnica vidi, čime se bavi i što je nadahnjuje. Svako djelo krije jednu poruku – transformiranu iz njezina unutrašnjeg svijeta osjećaja –  ili stav o socijalno ili vremenski kritičnim temama.</w:t>
      </w:r>
    </w:p>
    <w:p w:rsidR="002A6B1B" w:rsidRDefault="002A6B1B" w:rsidP="004D688B">
      <w:pPr>
        <w:spacing w:line="360" w:lineRule="auto"/>
        <w:jc w:val="both"/>
        <w:rPr>
          <w:noProof w:val="0"/>
        </w:rPr>
      </w:pPr>
    </w:p>
    <w:p w:rsidR="002A6B1B" w:rsidRDefault="002A6B1B" w:rsidP="004D688B">
      <w:pPr>
        <w:spacing w:line="360" w:lineRule="auto"/>
        <w:jc w:val="both"/>
        <w:rPr>
          <w:i/>
          <w:noProof w:val="0"/>
        </w:rPr>
      </w:pPr>
      <w:r>
        <w:rPr>
          <w:i/>
          <w:noProof w:val="0"/>
        </w:rPr>
        <w:t>Dance</w:t>
      </w:r>
      <w:r>
        <w:rPr>
          <w:noProof w:val="0"/>
        </w:rPr>
        <w:t>,</w:t>
      </w:r>
      <w:r>
        <w:rPr>
          <w:i/>
          <w:noProof w:val="0"/>
        </w:rPr>
        <w:t xml:space="preserve"> </w:t>
      </w:r>
      <w:r>
        <w:rPr>
          <w:noProof w:val="0"/>
        </w:rPr>
        <w:t>80 x 80 cm</w:t>
      </w:r>
    </w:p>
    <w:p w:rsidR="002A6B1B" w:rsidRDefault="002A6B1B" w:rsidP="004D688B">
      <w:pPr>
        <w:spacing w:line="360" w:lineRule="auto"/>
        <w:jc w:val="both"/>
        <w:rPr>
          <w:noProof w:val="0"/>
        </w:rPr>
      </w:pPr>
      <w:r>
        <w:rPr>
          <w:noProof w:val="0"/>
        </w:rPr>
        <w:t>fotografija na platnu</w:t>
      </w:r>
    </w:p>
    <w:p w:rsidR="002A6B1B" w:rsidRDefault="002A6B1B" w:rsidP="004D688B">
      <w:pPr>
        <w:spacing w:line="360" w:lineRule="auto"/>
        <w:jc w:val="both"/>
        <w:rPr>
          <w:i/>
          <w:noProof w:val="0"/>
        </w:rPr>
      </w:pPr>
    </w:p>
    <w:p w:rsidR="002A6B1B" w:rsidRDefault="002A6B1B" w:rsidP="004D688B">
      <w:pPr>
        <w:spacing w:line="360" w:lineRule="auto"/>
        <w:jc w:val="both"/>
        <w:rPr>
          <w:i/>
          <w:noProof w:val="0"/>
        </w:rPr>
      </w:pPr>
    </w:p>
    <w:p w:rsidR="002A6B1B" w:rsidRDefault="002A6B1B" w:rsidP="004D688B">
      <w:pPr>
        <w:spacing w:line="360" w:lineRule="auto"/>
        <w:jc w:val="both"/>
        <w:rPr>
          <w:i/>
          <w:noProof w:val="0"/>
        </w:rPr>
      </w:pPr>
    </w:p>
    <w:p w:rsidR="002A6B1B" w:rsidRDefault="002A6B1B" w:rsidP="004D688B">
      <w:pPr>
        <w:spacing w:line="360" w:lineRule="auto"/>
        <w:jc w:val="both"/>
        <w:rPr>
          <w:b/>
          <w:noProof w:val="0"/>
        </w:rPr>
      </w:pPr>
      <w:r>
        <w:rPr>
          <w:b/>
          <w:noProof w:val="0"/>
        </w:rPr>
        <w:t>Karl Dobida</w:t>
      </w:r>
    </w:p>
    <w:p w:rsidR="002A6B1B" w:rsidRDefault="002A6B1B" w:rsidP="004D688B">
      <w:pPr>
        <w:spacing w:line="360" w:lineRule="auto"/>
        <w:jc w:val="both"/>
        <w:rPr>
          <w:noProof w:val="0"/>
        </w:rPr>
      </w:pPr>
      <w:r>
        <w:rPr>
          <w:noProof w:val="0"/>
        </w:rPr>
        <w:t>Rođen 1947 u Weizu.</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r>
        <w:rPr>
          <w:noProof w:val="0"/>
        </w:rPr>
        <w:t>Od 1957. četiri godine umjetničke izobrazbe kod prof. H. Schwarz.</w:t>
      </w:r>
    </w:p>
    <w:p w:rsidR="002A6B1B" w:rsidRDefault="002A6B1B" w:rsidP="004D688B">
      <w:pPr>
        <w:spacing w:line="360" w:lineRule="auto"/>
        <w:jc w:val="both"/>
        <w:rPr>
          <w:noProof w:val="0"/>
        </w:rPr>
      </w:pPr>
      <w:r>
        <w:rPr>
          <w:noProof w:val="0"/>
        </w:rPr>
        <w:t>1965. prijamni ispit na BLA/Graphik Wien.</w:t>
      </w:r>
    </w:p>
    <w:p w:rsidR="002A6B1B" w:rsidRDefault="002A6B1B" w:rsidP="004D688B">
      <w:pPr>
        <w:spacing w:line="360" w:lineRule="auto"/>
        <w:jc w:val="both"/>
        <w:rPr>
          <w:noProof w:val="0"/>
        </w:rPr>
      </w:pPr>
      <w:r>
        <w:rPr>
          <w:noProof w:val="0"/>
        </w:rPr>
        <w:t>1971. suradnik tvrtke Bene/savjetnik za arhitekturu.</w:t>
      </w:r>
    </w:p>
    <w:p w:rsidR="002A6B1B" w:rsidRDefault="002A6B1B" w:rsidP="004D688B">
      <w:pPr>
        <w:spacing w:line="360" w:lineRule="auto"/>
        <w:jc w:val="both"/>
        <w:rPr>
          <w:noProof w:val="0"/>
        </w:rPr>
      </w:pPr>
      <w:r>
        <w:rPr>
          <w:noProof w:val="0"/>
        </w:rPr>
        <w:t>1989. otvorenje galerije Weiz.</w:t>
      </w:r>
    </w:p>
    <w:p w:rsidR="002A6B1B" w:rsidRDefault="002A6B1B" w:rsidP="004D688B">
      <w:pPr>
        <w:spacing w:line="360" w:lineRule="auto"/>
        <w:jc w:val="both"/>
        <w:rPr>
          <w:noProof w:val="0"/>
        </w:rPr>
      </w:pPr>
      <w:r>
        <w:rPr>
          <w:noProof w:val="0"/>
        </w:rPr>
        <w:t>2001. atelijer u Oberfeistritzu.</w:t>
      </w:r>
    </w:p>
    <w:p w:rsidR="002A6B1B" w:rsidRDefault="002A6B1B" w:rsidP="004D688B">
      <w:pPr>
        <w:spacing w:line="360" w:lineRule="auto"/>
        <w:jc w:val="both"/>
        <w:rPr>
          <w:noProof w:val="0"/>
        </w:rPr>
      </w:pPr>
      <w:r>
        <w:rPr>
          <w:noProof w:val="0"/>
        </w:rPr>
        <w:t xml:space="preserve">Umjetnički seminari, izložbe i dražbe u Austriji i inozemstvu. </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r>
        <w:rPr>
          <w:noProof w:val="0"/>
        </w:rPr>
        <w:t xml:space="preserve">„Izložene su slike odraz mojega umjetničkog djelovanja – usmjerenoga na realnost, ali drugačijega u prezentaciji. Umjetnost mojega slikarstva odnosno sadržaj mojih slika nastaje na temelju vanjskih utjecaja koje obrađujem prema svom nazoru. Često sadržaj mojih radova određuje dominacija jedne boje. Oduvijek sam se suprotstavljao grafičkim šablonskim elementima na način da ih slikovno kombiniram.“ </w:t>
      </w:r>
    </w:p>
    <w:p w:rsidR="002A6B1B" w:rsidRDefault="002A6B1B" w:rsidP="004D688B">
      <w:pPr>
        <w:spacing w:line="360" w:lineRule="auto"/>
        <w:jc w:val="both"/>
        <w:rPr>
          <w:noProof w:val="0"/>
        </w:rPr>
      </w:pPr>
    </w:p>
    <w:p w:rsidR="002A6B1B" w:rsidRDefault="002A6B1B" w:rsidP="004D688B">
      <w:pPr>
        <w:spacing w:line="360" w:lineRule="auto"/>
        <w:jc w:val="both"/>
        <w:rPr>
          <w:i/>
          <w:noProof w:val="0"/>
        </w:rPr>
      </w:pPr>
      <w:r>
        <w:rPr>
          <w:i/>
          <w:noProof w:val="0"/>
        </w:rPr>
        <w:t>Zebrafrau</w:t>
      </w:r>
      <w:r>
        <w:rPr>
          <w:noProof w:val="0"/>
        </w:rPr>
        <w:t>, 90 x 130 cm</w:t>
      </w:r>
    </w:p>
    <w:p w:rsidR="002A6B1B" w:rsidRDefault="002A6B1B" w:rsidP="004D688B">
      <w:pPr>
        <w:spacing w:line="360" w:lineRule="auto"/>
        <w:jc w:val="both"/>
        <w:rPr>
          <w:noProof w:val="0"/>
        </w:rPr>
      </w:pPr>
      <w:r>
        <w:rPr>
          <w:noProof w:val="0"/>
        </w:rPr>
        <w:t>akril na platnu</w:t>
      </w:r>
    </w:p>
    <w:p w:rsidR="002A6B1B" w:rsidRDefault="002A6B1B" w:rsidP="004D688B">
      <w:pPr>
        <w:spacing w:line="360" w:lineRule="auto"/>
        <w:jc w:val="both"/>
        <w:rPr>
          <w:i/>
          <w:noProof w:val="0"/>
        </w:rPr>
      </w:pPr>
    </w:p>
    <w:p w:rsidR="002A6B1B" w:rsidRDefault="002A6B1B" w:rsidP="004D688B">
      <w:pPr>
        <w:spacing w:line="360" w:lineRule="auto"/>
        <w:jc w:val="both"/>
        <w:rPr>
          <w:i/>
          <w:noProof w:val="0"/>
        </w:rPr>
      </w:pPr>
    </w:p>
    <w:p w:rsidR="002A6B1B" w:rsidRDefault="002A6B1B" w:rsidP="004D688B">
      <w:pPr>
        <w:spacing w:line="360" w:lineRule="auto"/>
        <w:jc w:val="both"/>
        <w:rPr>
          <w:i/>
          <w:noProof w:val="0"/>
        </w:rPr>
      </w:pPr>
    </w:p>
    <w:p w:rsidR="002A6B1B" w:rsidRDefault="002A6B1B" w:rsidP="004D688B">
      <w:pPr>
        <w:spacing w:line="360" w:lineRule="auto"/>
        <w:jc w:val="both"/>
        <w:rPr>
          <w:b/>
          <w:noProof w:val="0"/>
        </w:rPr>
      </w:pPr>
      <w:r>
        <w:rPr>
          <w:b/>
          <w:noProof w:val="0"/>
        </w:rPr>
        <w:t>Valentina Eberhardt</w:t>
      </w:r>
    </w:p>
    <w:p w:rsidR="002A6B1B" w:rsidRDefault="002A6B1B" w:rsidP="004D688B">
      <w:pPr>
        <w:spacing w:line="360" w:lineRule="auto"/>
        <w:jc w:val="both"/>
        <w:rPr>
          <w:noProof w:val="0"/>
        </w:rPr>
      </w:pPr>
      <w:r>
        <w:rPr>
          <w:noProof w:val="0"/>
        </w:rPr>
        <w:t>Rođena 1993. u Grazu.</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r>
        <w:rPr>
          <w:noProof w:val="0"/>
        </w:rPr>
        <w:t xml:space="preserve">Sama je naučila raditi s kemijskom olovkom. Već je održala izložbe u  Los Angelesu i Philadelphiji. Živi i radi u Grazu. Trenutačno studira na Sveučilištu </w:t>
      </w:r>
      <w:r>
        <w:rPr>
          <w:i/>
          <w:noProof w:val="0"/>
        </w:rPr>
        <w:t>Karl-Franzens</w:t>
      </w:r>
      <w:r>
        <w:rPr>
          <w:noProof w:val="0"/>
        </w:rPr>
        <w:t>. U njezinim su radovima u prvom planu estetika i realizam. Inspiraciju nalazi u brojnim posjetima Italiji.</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r>
        <w:rPr>
          <w:noProof w:val="0"/>
        </w:rPr>
        <w:t xml:space="preserve">Izložbe (isječak): </w:t>
      </w:r>
    </w:p>
    <w:p w:rsidR="002A6B1B" w:rsidRDefault="002A6B1B" w:rsidP="004D688B">
      <w:pPr>
        <w:spacing w:line="360" w:lineRule="auto"/>
        <w:jc w:val="both"/>
        <w:rPr>
          <w:noProof w:val="0"/>
        </w:rPr>
      </w:pPr>
      <w:r>
        <w:rPr>
          <w:noProof w:val="0"/>
        </w:rPr>
        <w:t>2016. Los Angeles, Schindler House, West Hollywood</w:t>
      </w:r>
    </w:p>
    <w:p w:rsidR="002A6B1B" w:rsidRDefault="002A6B1B" w:rsidP="004D688B">
      <w:pPr>
        <w:autoSpaceDE w:val="0"/>
        <w:autoSpaceDN w:val="0"/>
        <w:adjustRightInd w:val="0"/>
        <w:spacing w:line="360" w:lineRule="auto"/>
        <w:rPr>
          <w:noProof w:val="0"/>
        </w:rPr>
      </w:pPr>
      <w:r>
        <w:rPr>
          <w:noProof w:val="0"/>
        </w:rPr>
        <w:t xml:space="preserve">2015. Graz, izložba, </w:t>
      </w:r>
      <w:r>
        <w:rPr>
          <w:i/>
          <w:noProof w:val="0"/>
        </w:rPr>
        <w:t>Wirtschaftsbund</w:t>
      </w:r>
    </w:p>
    <w:p w:rsidR="002A6B1B" w:rsidRDefault="002A6B1B" w:rsidP="004D688B">
      <w:pPr>
        <w:autoSpaceDE w:val="0"/>
        <w:autoSpaceDN w:val="0"/>
        <w:adjustRightInd w:val="0"/>
        <w:spacing w:line="360" w:lineRule="auto"/>
        <w:rPr>
          <w:noProof w:val="0"/>
        </w:rPr>
      </w:pPr>
      <w:r>
        <w:rPr>
          <w:noProof w:val="0"/>
        </w:rPr>
        <w:t xml:space="preserve">2015. Graz, </w:t>
      </w:r>
      <w:r>
        <w:rPr>
          <w:i/>
          <w:noProof w:val="0"/>
        </w:rPr>
        <w:t>Zusammenarbeit &amp; Ausstellung</w:t>
      </w:r>
      <w:r>
        <w:rPr>
          <w:noProof w:val="0"/>
        </w:rPr>
        <w:t xml:space="preserve">, Deftbox Marketing, </w:t>
      </w:r>
      <w:r>
        <w:rPr>
          <w:i/>
          <w:noProof w:val="0"/>
        </w:rPr>
        <w:t>Rockstars</w:t>
      </w:r>
      <w:r>
        <w:rPr>
          <w:noProof w:val="0"/>
        </w:rPr>
        <w:t xml:space="preserve"> festival</w:t>
      </w:r>
    </w:p>
    <w:p w:rsidR="002A6B1B" w:rsidRDefault="002A6B1B" w:rsidP="004D688B">
      <w:pPr>
        <w:autoSpaceDE w:val="0"/>
        <w:autoSpaceDN w:val="0"/>
        <w:adjustRightInd w:val="0"/>
        <w:spacing w:line="360" w:lineRule="auto"/>
        <w:rPr>
          <w:noProof w:val="0"/>
        </w:rPr>
      </w:pPr>
      <w:r>
        <w:rPr>
          <w:noProof w:val="0"/>
        </w:rPr>
        <w:t xml:space="preserve">2015. Philadelphia, otvorenje </w:t>
      </w:r>
      <w:r>
        <w:rPr>
          <w:i/>
          <w:noProof w:val="0"/>
        </w:rPr>
        <w:t>Rooberts Rooma</w:t>
      </w:r>
    </w:p>
    <w:p w:rsidR="002A6B1B" w:rsidRDefault="002A6B1B" w:rsidP="004D688B">
      <w:pPr>
        <w:autoSpaceDE w:val="0"/>
        <w:autoSpaceDN w:val="0"/>
        <w:adjustRightInd w:val="0"/>
        <w:spacing w:line="360" w:lineRule="auto"/>
        <w:rPr>
          <w:noProof w:val="0"/>
        </w:rPr>
      </w:pPr>
      <w:r>
        <w:rPr>
          <w:noProof w:val="0"/>
        </w:rPr>
        <w:t xml:space="preserve">2014. Graz, otvorenje </w:t>
      </w:r>
      <w:r>
        <w:rPr>
          <w:i/>
          <w:noProof w:val="0"/>
        </w:rPr>
        <w:t>Venier’s Elemente Loungea</w:t>
      </w:r>
    </w:p>
    <w:p w:rsidR="002A6B1B" w:rsidRDefault="002A6B1B" w:rsidP="004D688B">
      <w:pPr>
        <w:autoSpaceDE w:val="0"/>
        <w:autoSpaceDN w:val="0"/>
        <w:adjustRightInd w:val="0"/>
        <w:spacing w:line="360" w:lineRule="auto"/>
        <w:rPr>
          <w:noProof w:val="0"/>
        </w:rPr>
      </w:pPr>
    </w:p>
    <w:p w:rsidR="002A6B1B" w:rsidRDefault="002A6B1B" w:rsidP="004D688B">
      <w:pPr>
        <w:autoSpaceDE w:val="0"/>
        <w:autoSpaceDN w:val="0"/>
        <w:adjustRightInd w:val="0"/>
        <w:spacing w:line="360" w:lineRule="auto"/>
        <w:rPr>
          <w:i/>
          <w:noProof w:val="0"/>
        </w:rPr>
      </w:pPr>
      <w:r>
        <w:rPr>
          <w:i/>
          <w:noProof w:val="0"/>
        </w:rPr>
        <w:t>Bella Italia</w:t>
      </w:r>
      <w:r>
        <w:rPr>
          <w:noProof w:val="0"/>
        </w:rPr>
        <w:t>, 50 x 70 cm, s okvirom (isječak)</w:t>
      </w:r>
    </w:p>
    <w:p w:rsidR="002A6B1B" w:rsidRDefault="002A6B1B" w:rsidP="004D688B">
      <w:pPr>
        <w:autoSpaceDE w:val="0"/>
        <w:autoSpaceDN w:val="0"/>
        <w:adjustRightInd w:val="0"/>
        <w:spacing w:line="360" w:lineRule="auto"/>
        <w:rPr>
          <w:noProof w:val="0"/>
        </w:rPr>
      </w:pPr>
      <w:r>
        <w:rPr>
          <w:noProof w:val="0"/>
        </w:rPr>
        <w:t>kemijska olovka na papiru i akvarel</w:t>
      </w:r>
    </w:p>
    <w:p w:rsidR="002A6B1B" w:rsidRDefault="002A6B1B" w:rsidP="004D688B">
      <w:pPr>
        <w:autoSpaceDE w:val="0"/>
        <w:autoSpaceDN w:val="0"/>
        <w:adjustRightInd w:val="0"/>
        <w:spacing w:line="360" w:lineRule="auto"/>
        <w:rPr>
          <w:i/>
          <w:noProof w:val="0"/>
        </w:rPr>
      </w:pPr>
    </w:p>
    <w:p w:rsidR="002A6B1B" w:rsidRDefault="002A6B1B" w:rsidP="004D688B">
      <w:pPr>
        <w:autoSpaceDE w:val="0"/>
        <w:autoSpaceDN w:val="0"/>
        <w:adjustRightInd w:val="0"/>
        <w:spacing w:line="360" w:lineRule="auto"/>
        <w:rPr>
          <w:i/>
          <w:noProof w:val="0"/>
        </w:rPr>
      </w:pPr>
    </w:p>
    <w:p w:rsidR="002A6B1B" w:rsidRDefault="002A6B1B" w:rsidP="004D688B">
      <w:pPr>
        <w:autoSpaceDE w:val="0"/>
        <w:autoSpaceDN w:val="0"/>
        <w:adjustRightInd w:val="0"/>
        <w:spacing w:line="360" w:lineRule="auto"/>
        <w:rPr>
          <w:i/>
          <w:noProof w:val="0"/>
        </w:rPr>
      </w:pPr>
    </w:p>
    <w:p w:rsidR="002A6B1B" w:rsidRDefault="002A6B1B" w:rsidP="004D688B">
      <w:pPr>
        <w:autoSpaceDE w:val="0"/>
        <w:autoSpaceDN w:val="0"/>
        <w:adjustRightInd w:val="0"/>
        <w:spacing w:line="360" w:lineRule="auto"/>
        <w:rPr>
          <w:b/>
          <w:noProof w:val="0"/>
        </w:rPr>
      </w:pPr>
      <w:r>
        <w:rPr>
          <w:b/>
          <w:noProof w:val="0"/>
        </w:rPr>
        <w:t>Sylvia Knaus</w:t>
      </w:r>
    </w:p>
    <w:p w:rsidR="002A6B1B" w:rsidRDefault="002A6B1B" w:rsidP="004D688B">
      <w:pPr>
        <w:autoSpaceDE w:val="0"/>
        <w:autoSpaceDN w:val="0"/>
        <w:adjustRightInd w:val="0"/>
        <w:spacing w:line="360" w:lineRule="auto"/>
        <w:rPr>
          <w:noProof w:val="0"/>
        </w:rPr>
      </w:pPr>
      <w:r>
        <w:rPr>
          <w:noProof w:val="0"/>
        </w:rPr>
        <w:t>Rođena 1978., živi u St. Margarethen an der Raab.</w:t>
      </w:r>
    </w:p>
    <w:p w:rsidR="002A6B1B" w:rsidRDefault="002A6B1B" w:rsidP="004D688B">
      <w:pPr>
        <w:autoSpaceDE w:val="0"/>
        <w:autoSpaceDN w:val="0"/>
        <w:adjustRightInd w:val="0"/>
        <w:spacing w:line="360" w:lineRule="auto"/>
        <w:rPr>
          <w:noProof w:val="0"/>
        </w:rPr>
      </w:pPr>
    </w:p>
    <w:p w:rsidR="002A6B1B" w:rsidRDefault="002A6B1B" w:rsidP="004D688B">
      <w:pPr>
        <w:autoSpaceDE w:val="0"/>
        <w:autoSpaceDN w:val="0"/>
        <w:adjustRightInd w:val="0"/>
        <w:spacing w:line="360" w:lineRule="auto"/>
        <w:rPr>
          <w:noProof w:val="0"/>
        </w:rPr>
      </w:pPr>
      <w:r>
        <w:rPr>
          <w:noProof w:val="0"/>
        </w:rPr>
        <w:t xml:space="preserve">Od 2006. intenzivno se bavi likovnom umjetnošću te je imala brojne samostalne i grupne izložbe u Austriji i inozemstvu. Preferira kombinirane tehnike s akrilnim i uljanim bojama, pri čemu stalno isprobava nove tehnike. Dodatno se obrazovala za </w:t>
      </w:r>
      <w:r>
        <w:rPr>
          <w:i/>
          <w:noProof w:val="0"/>
        </w:rPr>
        <w:t>silver clay instructora</w:t>
      </w:r>
      <w:r>
        <w:rPr>
          <w:noProof w:val="0"/>
        </w:rPr>
        <w:t xml:space="preserve">. </w:t>
      </w:r>
    </w:p>
    <w:p w:rsidR="002A6B1B" w:rsidRDefault="002A6B1B" w:rsidP="004D688B">
      <w:pPr>
        <w:autoSpaceDE w:val="0"/>
        <w:autoSpaceDN w:val="0"/>
        <w:adjustRightInd w:val="0"/>
        <w:spacing w:line="360" w:lineRule="auto"/>
        <w:rPr>
          <w:noProof w:val="0"/>
        </w:rPr>
      </w:pPr>
      <w:r>
        <w:rPr>
          <w:noProof w:val="0"/>
        </w:rPr>
        <w:t>Suosnivačica je umjetničke grupe AKU-weiz – (A)rt-(KU)ltur Weiz.</w:t>
      </w:r>
    </w:p>
    <w:p w:rsidR="002A6B1B" w:rsidRDefault="002A6B1B" w:rsidP="004D688B">
      <w:pPr>
        <w:autoSpaceDE w:val="0"/>
        <w:autoSpaceDN w:val="0"/>
        <w:adjustRightInd w:val="0"/>
        <w:spacing w:line="360" w:lineRule="auto"/>
        <w:rPr>
          <w:noProof w:val="0"/>
        </w:rPr>
      </w:pPr>
    </w:p>
    <w:p w:rsidR="002A6B1B" w:rsidRDefault="002A6B1B" w:rsidP="004D688B">
      <w:pPr>
        <w:autoSpaceDE w:val="0"/>
        <w:autoSpaceDN w:val="0"/>
        <w:adjustRightInd w:val="0"/>
        <w:spacing w:line="360" w:lineRule="auto"/>
        <w:rPr>
          <w:noProof w:val="0"/>
        </w:rPr>
      </w:pPr>
      <w:r>
        <w:rPr>
          <w:noProof w:val="0"/>
        </w:rPr>
        <w:t xml:space="preserve">Izložbe (isječak): </w:t>
      </w:r>
    </w:p>
    <w:p w:rsidR="002A6B1B" w:rsidRDefault="002A6B1B" w:rsidP="004D688B">
      <w:pPr>
        <w:autoSpaceDE w:val="0"/>
        <w:autoSpaceDN w:val="0"/>
        <w:adjustRightInd w:val="0"/>
        <w:spacing w:line="360" w:lineRule="auto"/>
        <w:rPr>
          <w:noProof w:val="0"/>
        </w:rPr>
      </w:pPr>
      <w:r>
        <w:rPr>
          <w:noProof w:val="0"/>
        </w:rPr>
        <w:t xml:space="preserve">2010. – 2014. </w:t>
      </w:r>
      <w:r>
        <w:rPr>
          <w:i/>
          <w:noProof w:val="0"/>
        </w:rPr>
        <w:t xml:space="preserve">Künstlerfest Akunale, </w:t>
      </w:r>
      <w:r>
        <w:rPr>
          <w:noProof w:val="0"/>
        </w:rPr>
        <w:t>Weiz</w:t>
      </w:r>
    </w:p>
    <w:p w:rsidR="002A6B1B" w:rsidRDefault="002A6B1B" w:rsidP="004D688B">
      <w:pPr>
        <w:autoSpaceDE w:val="0"/>
        <w:autoSpaceDN w:val="0"/>
        <w:adjustRightInd w:val="0"/>
        <w:spacing w:line="360" w:lineRule="auto"/>
        <w:rPr>
          <w:noProof w:val="0"/>
        </w:rPr>
      </w:pPr>
      <w:r>
        <w:rPr>
          <w:noProof w:val="0"/>
        </w:rPr>
        <w:t>2011. Weberhausgalerie, Weiz</w:t>
      </w:r>
    </w:p>
    <w:p w:rsidR="002A6B1B" w:rsidRDefault="002A6B1B" w:rsidP="004D688B">
      <w:pPr>
        <w:autoSpaceDE w:val="0"/>
        <w:autoSpaceDN w:val="0"/>
        <w:adjustRightInd w:val="0"/>
        <w:spacing w:line="360" w:lineRule="auto"/>
        <w:rPr>
          <w:noProof w:val="0"/>
        </w:rPr>
      </w:pPr>
      <w:r>
        <w:rPr>
          <w:noProof w:val="0"/>
        </w:rPr>
        <w:t>2012. Museum im Rathaus MiR</w:t>
      </w:r>
    </w:p>
    <w:p w:rsidR="002A6B1B" w:rsidRDefault="002A6B1B" w:rsidP="004D688B">
      <w:pPr>
        <w:autoSpaceDE w:val="0"/>
        <w:autoSpaceDN w:val="0"/>
        <w:adjustRightInd w:val="0"/>
        <w:spacing w:line="360" w:lineRule="auto"/>
        <w:rPr>
          <w:noProof w:val="0"/>
        </w:rPr>
      </w:pPr>
      <w:r>
        <w:rPr>
          <w:noProof w:val="0"/>
        </w:rPr>
        <w:t>2013. dvorac Freiberg – festival</w:t>
      </w:r>
      <w:r>
        <w:rPr>
          <w:i/>
          <w:noProof w:val="0"/>
        </w:rPr>
        <w:t xml:space="preserve"> Kunst Ost</w:t>
      </w:r>
    </w:p>
    <w:p w:rsidR="002A6B1B" w:rsidRDefault="002A6B1B" w:rsidP="004D688B">
      <w:pPr>
        <w:autoSpaceDE w:val="0"/>
        <w:autoSpaceDN w:val="0"/>
        <w:adjustRightInd w:val="0"/>
        <w:spacing w:line="360" w:lineRule="auto"/>
        <w:rPr>
          <w:noProof w:val="0"/>
        </w:rPr>
      </w:pPr>
      <w:r>
        <w:rPr>
          <w:noProof w:val="0"/>
        </w:rPr>
        <w:t xml:space="preserve">2013. </w:t>
      </w:r>
      <w:r>
        <w:rPr>
          <w:i/>
          <w:noProof w:val="0"/>
        </w:rPr>
        <w:t xml:space="preserve">Kunst Zug Kunst, </w:t>
      </w:r>
      <w:r>
        <w:rPr>
          <w:noProof w:val="0"/>
        </w:rPr>
        <w:t>Weiz</w:t>
      </w:r>
    </w:p>
    <w:p w:rsidR="002A6B1B" w:rsidRDefault="002A6B1B" w:rsidP="004D688B">
      <w:pPr>
        <w:autoSpaceDE w:val="0"/>
        <w:autoSpaceDN w:val="0"/>
        <w:adjustRightInd w:val="0"/>
        <w:spacing w:line="360" w:lineRule="auto"/>
        <w:rPr>
          <w:noProof w:val="0"/>
        </w:rPr>
      </w:pPr>
      <w:r>
        <w:rPr>
          <w:noProof w:val="0"/>
        </w:rPr>
        <w:t xml:space="preserve">2013. </w:t>
      </w:r>
      <w:r>
        <w:rPr>
          <w:i/>
          <w:noProof w:val="0"/>
        </w:rPr>
        <w:t xml:space="preserve">stadt:regionale, </w:t>
      </w:r>
      <w:r>
        <w:rPr>
          <w:noProof w:val="0"/>
        </w:rPr>
        <w:t>Steiermarkhof</w:t>
      </w:r>
    </w:p>
    <w:p w:rsidR="002A6B1B" w:rsidRDefault="002A6B1B" w:rsidP="004D688B">
      <w:pPr>
        <w:autoSpaceDE w:val="0"/>
        <w:autoSpaceDN w:val="0"/>
        <w:adjustRightInd w:val="0"/>
        <w:spacing w:line="360" w:lineRule="auto"/>
        <w:rPr>
          <w:noProof w:val="0"/>
        </w:rPr>
      </w:pPr>
      <w:r>
        <w:rPr>
          <w:noProof w:val="0"/>
        </w:rPr>
        <w:t xml:space="preserve">2014. </w:t>
      </w:r>
      <w:r>
        <w:rPr>
          <w:i/>
          <w:noProof w:val="0"/>
        </w:rPr>
        <w:t xml:space="preserve">Wirtschaftsbund </w:t>
      </w:r>
      <w:r>
        <w:rPr>
          <w:noProof w:val="0"/>
        </w:rPr>
        <w:t>Graz</w:t>
      </w:r>
    </w:p>
    <w:p w:rsidR="002A6B1B" w:rsidRDefault="002A6B1B" w:rsidP="004D688B">
      <w:pPr>
        <w:spacing w:line="360" w:lineRule="auto"/>
        <w:jc w:val="both"/>
        <w:rPr>
          <w:noProof w:val="0"/>
        </w:rPr>
      </w:pPr>
    </w:p>
    <w:p w:rsidR="002A6B1B" w:rsidRDefault="002A6B1B" w:rsidP="004D688B">
      <w:pPr>
        <w:spacing w:line="360" w:lineRule="auto"/>
        <w:jc w:val="both"/>
        <w:rPr>
          <w:i/>
          <w:noProof w:val="0"/>
        </w:rPr>
      </w:pPr>
      <w:r>
        <w:rPr>
          <w:i/>
          <w:noProof w:val="0"/>
        </w:rPr>
        <w:t>Raum auf Zeit</w:t>
      </w:r>
      <w:r>
        <w:rPr>
          <w:noProof w:val="0"/>
        </w:rPr>
        <w:t>, 70 x 140 cm (isječak)</w:t>
      </w:r>
      <w:r>
        <w:rPr>
          <w:i/>
          <w:noProof w:val="0"/>
        </w:rPr>
        <w:t xml:space="preserve"> </w:t>
      </w:r>
    </w:p>
    <w:p w:rsidR="002A6B1B" w:rsidRDefault="002A6B1B" w:rsidP="004D688B">
      <w:pPr>
        <w:spacing w:line="360" w:lineRule="auto"/>
        <w:jc w:val="both"/>
        <w:rPr>
          <w:noProof w:val="0"/>
        </w:rPr>
      </w:pPr>
      <w:r>
        <w:rPr>
          <w:noProof w:val="0"/>
        </w:rPr>
        <w:t>akril na platnu</w:t>
      </w:r>
    </w:p>
    <w:p w:rsidR="002A6B1B" w:rsidRDefault="002A6B1B" w:rsidP="004D688B">
      <w:pPr>
        <w:spacing w:line="360" w:lineRule="auto"/>
        <w:jc w:val="both"/>
        <w:rPr>
          <w:i/>
          <w:noProof w:val="0"/>
        </w:rPr>
      </w:pPr>
    </w:p>
    <w:p w:rsidR="002A6B1B" w:rsidRDefault="002A6B1B" w:rsidP="004D688B">
      <w:pPr>
        <w:spacing w:line="360" w:lineRule="auto"/>
        <w:jc w:val="both"/>
        <w:rPr>
          <w:i/>
          <w:noProof w:val="0"/>
        </w:rPr>
      </w:pPr>
    </w:p>
    <w:p w:rsidR="002A6B1B" w:rsidRDefault="002A6B1B" w:rsidP="004D688B">
      <w:pPr>
        <w:spacing w:line="360" w:lineRule="auto"/>
        <w:jc w:val="both"/>
        <w:rPr>
          <w:i/>
          <w:noProof w:val="0"/>
        </w:rPr>
      </w:pPr>
    </w:p>
    <w:p w:rsidR="002A6B1B" w:rsidRDefault="002A6B1B" w:rsidP="004D688B">
      <w:pPr>
        <w:spacing w:line="360" w:lineRule="auto"/>
        <w:jc w:val="both"/>
        <w:rPr>
          <w:b/>
          <w:noProof w:val="0"/>
        </w:rPr>
      </w:pPr>
      <w:r>
        <w:rPr>
          <w:b/>
          <w:noProof w:val="0"/>
        </w:rPr>
        <w:t>Asma Kocjan</w:t>
      </w:r>
    </w:p>
    <w:p w:rsidR="002A6B1B" w:rsidRDefault="002A6B1B" w:rsidP="004D688B">
      <w:pPr>
        <w:spacing w:line="360" w:lineRule="auto"/>
        <w:jc w:val="both"/>
        <w:rPr>
          <w:noProof w:val="0"/>
        </w:rPr>
      </w:pPr>
      <w:r>
        <w:rPr>
          <w:noProof w:val="0"/>
        </w:rPr>
        <w:t xml:space="preserve">Rođena u Grazu, živi i radi u Salzburgu, Beču i Grazu. </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r>
        <w:rPr>
          <w:noProof w:val="0"/>
        </w:rPr>
        <w:t>1989. – 1992. školovanje slikarskog usmjerenja na HTBLA, Linz.</w:t>
      </w:r>
    </w:p>
    <w:p w:rsidR="002A6B1B" w:rsidRDefault="002A6B1B" w:rsidP="004D688B">
      <w:pPr>
        <w:spacing w:line="360" w:lineRule="auto"/>
        <w:jc w:val="both"/>
        <w:rPr>
          <w:noProof w:val="0"/>
        </w:rPr>
      </w:pPr>
      <w:r>
        <w:rPr>
          <w:noProof w:val="0"/>
        </w:rPr>
        <w:t>1993. – 1994. Fakultet primijenjenih umjetnosti, Beč.</w:t>
      </w:r>
    </w:p>
    <w:p w:rsidR="002A6B1B" w:rsidRDefault="002A6B1B" w:rsidP="004D688B">
      <w:pPr>
        <w:spacing w:line="360" w:lineRule="auto"/>
        <w:jc w:val="both"/>
        <w:rPr>
          <w:noProof w:val="0"/>
        </w:rPr>
      </w:pPr>
      <w:r>
        <w:rPr>
          <w:noProof w:val="0"/>
        </w:rPr>
        <w:t>1995. – 1998. Akademija likovne umjetnosti, Prag.</w:t>
      </w:r>
    </w:p>
    <w:p w:rsidR="002A6B1B" w:rsidRDefault="002A6B1B" w:rsidP="004D688B">
      <w:pPr>
        <w:spacing w:line="360" w:lineRule="auto"/>
        <w:jc w:val="both"/>
        <w:rPr>
          <w:noProof w:val="0"/>
        </w:rPr>
      </w:pPr>
      <w:r>
        <w:rPr>
          <w:noProof w:val="0"/>
        </w:rPr>
        <w:t xml:space="preserve">1985. – 2000. istodobno radi i kao međunarodni fotomodel. </w:t>
      </w:r>
    </w:p>
    <w:p w:rsidR="002A6B1B" w:rsidRDefault="002A6B1B" w:rsidP="00DC5425">
      <w:pPr>
        <w:spacing w:line="360" w:lineRule="auto"/>
        <w:jc w:val="both"/>
        <w:rPr>
          <w:i/>
          <w:noProof w:val="0"/>
        </w:rPr>
      </w:pPr>
      <w:r>
        <w:rPr>
          <w:noProof w:val="0"/>
        </w:rPr>
        <w:t xml:space="preserve">2001. – 2005. usavršava slikanje akrilnim bojama, uz primjenu različitih tehnika slikanja, posebice </w:t>
      </w:r>
      <w:r>
        <w:rPr>
          <w:i/>
          <w:noProof w:val="0"/>
        </w:rPr>
        <w:t xml:space="preserve">collagen </w:t>
      </w:r>
      <w:r>
        <w:rPr>
          <w:noProof w:val="0"/>
        </w:rPr>
        <w:t xml:space="preserve">i </w:t>
      </w:r>
      <w:r>
        <w:rPr>
          <w:i/>
          <w:noProof w:val="0"/>
        </w:rPr>
        <w:t xml:space="preserve">multimedia art. </w:t>
      </w:r>
    </w:p>
    <w:p w:rsidR="002A6B1B" w:rsidRDefault="002A6B1B" w:rsidP="004D688B">
      <w:pPr>
        <w:spacing w:line="360" w:lineRule="auto"/>
        <w:jc w:val="both"/>
        <w:rPr>
          <w:noProof w:val="0"/>
        </w:rPr>
      </w:pPr>
      <w:r>
        <w:rPr>
          <w:noProof w:val="0"/>
        </w:rPr>
        <w:t>2006. – 2008. studira na Umjetničkoj akademiji Bad Reichenhall, Njemačka.</w:t>
      </w:r>
    </w:p>
    <w:p w:rsidR="002A6B1B" w:rsidRDefault="002A6B1B" w:rsidP="004D688B">
      <w:pPr>
        <w:spacing w:line="360" w:lineRule="auto"/>
        <w:jc w:val="both"/>
        <w:rPr>
          <w:noProof w:val="0"/>
        </w:rPr>
      </w:pPr>
      <w:r>
        <w:rPr>
          <w:noProof w:val="0"/>
        </w:rPr>
        <w:t>2007. postaje članicom Udruge likovnih umjetnika u Salzburgu.</w:t>
      </w:r>
    </w:p>
    <w:p w:rsidR="002A6B1B" w:rsidRDefault="002A6B1B" w:rsidP="004D688B">
      <w:pPr>
        <w:spacing w:line="360" w:lineRule="auto"/>
        <w:jc w:val="both"/>
        <w:rPr>
          <w:noProof w:val="0"/>
        </w:rPr>
      </w:pPr>
      <w:r>
        <w:rPr>
          <w:noProof w:val="0"/>
        </w:rPr>
        <w:t>2009. radi u Beču i Grazu.</w:t>
      </w:r>
    </w:p>
    <w:p w:rsidR="002A6B1B" w:rsidRDefault="002A6B1B" w:rsidP="004D688B">
      <w:pPr>
        <w:spacing w:line="360" w:lineRule="auto"/>
        <w:jc w:val="both"/>
        <w:rPr>
          <w:noProof w:val="0"/>
        </w:rPr>
      </w:pPr>
      <w:r>
        <w:rPr>
          <w:noProof w:val="0"/>
        </w:rPr>
        <w:t>od 2016. studira povijest umjetnosti na Sveučilištu u Grazu.</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r>
        <w:rPr>
          <w:i/>
          <w:noProof w:val="0"/>
        </w:rPr>
        <w:t>Be Quiet</w:t>
      </w:r>
      <w:r>
        <w:rPr>
          <w:noProof w:val="0"/>
        </w:rPr>
        <w:t xml:space="preserve">, 160 x 140 cm </w:t>
      </w:r>
    </w:p>
    <w:p w:rsidR="002A6B1B" w:rsidRDefault="002A6B1B" w:rsidP="004D688B">
      <w:pPr>
        <w:spacing w:line="360" w:lineRule="auto"/>
        <w:jc w:val="both"/>
        <w:rPr>
          <w:noProof w:val="0"/>
        </w:rPr>
      </w:pPr>
      <w:r w:rsidRPr="00DC5425">
        <w:rPr>
          <w:noProof w:val="0"/>
        </w:rPr>
        <w:t>akril-collagen-airbrush,</w:t>
      </w:r>
      <w:r>
        <w:rPr>
          <w:noProof w:val="0"/>
        </w:rPr>
        <w:t xml:space="preserve"> kombinirana tehnika na platnu</w:t>
      </w:r>
    </w:p>
    <w:p w:rsidR="002A6B1B" w:rsidRDefault="002A6B1B" w:rsidP="004D688B">
      <w:pPr>
        <w:spacing w:line="360" w:lineRule="auto"/>
        <w:jc w:val="both"/>
        <w:rPr>
          <w:i/>
          <w:noProof w:val="0"/>
        </w:rPr>
      </w:pPr>
    </w:p>
    <w:p w:rsidR="002A6B1B" w:rsidRDefault="002A6B1B" w:rsidP="004D688B">
      <w:pPr>
        <w:spacing w:line="360" w:lineRule="auto"/>
        <w:jc w:val="both"/>
        <w:rPr>
          <w:i/>
          <w:noProof w:val="0"/>
        </w:rPr>
      </w:pPr>
    </w:p>
    <w:p w:rsidR="002A6B1B" w:rsidRDefault="002A6B1B" w:rsidP="004D688B">
      <w:pPr>
        <w:spacing w:line="360" w:lineRule="auto"/>
        <w:jc w:val="both"/>
        <w:rPr>
          <w:i/>
          <w:noProof w:val="0"/>
        </w:rPr>
      </w:pPr>
    </w:p>
    <w:p w:rsidR="002A6B1B" w:rsidRDefault="002A6B1B" w:rsidP="004D688B">
      <w:pPr>
        <w:spacing w:line="360" w:lineRule="auto"/>
        <w:jc w:val="both"/>
        <w:rPr>
          <w:i/>
          <w:noProof w:val="0"/>
        </w:rPr>
      </w:pPr>
    </w:p>
    <w:p w:rsidR="002A6B1B" w:rsidRDefault="002A6B1B" w:rsidP="004D688B">
      <w:pPr>
        <w:spacing w:line="360" w:lineRule="auto"/>
        <w:jc w:val="both"/>
        <w:rPr>
          <w:b/>
          <w:noProof w:val="0"/>
        </w:rPr>
      </w:pPr>
      <w:r>
        <w:rPr>
          <w:b/>
          <w:noProof w:val="0"/>
        </w:rPr>
        <w:t>Walter Kratner</w:t>
      </w:r>
    </w:p>
    <w:p w:rsidR="002A6B1B" w:rsidRDefault="002A6B1B" w:rsidP="004D688B">
      <w:pPr>
        <w:spacing w:line="360" w:lineRule="auto"/>
        <w:jc w:val="both"/>
        <w:rPr>
          <w:noProof w:val="0"/>
        </w:rPr>
      </w:pPr>
      <w:r>
        <w:rPr>
          <w:noProof w:val="0"/>
        </w:rPr>
        <w:t xml:space="preserve">Rođen 1954. u Grazu. </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r>
        <w:rPr>
          <w:noProof w:val="0"/>
        </w:rPr>
        <w:t>Studirao dizajn i povijest umjetnosti u Firenci. Akademsku izobrazbu upotpunjuje višegodišnjim boravkom u Švicarskoj i SAD-u. Uspješno je na poziv realizirao projekte za Museum Exploratiorum</w:t>
      </w:r>
      <w:r>
        <w:rPr>
          <w:i/>
          <w:noProof w:val="0"/>
        </w:rPr>
        <w:t xml:space="preserve"> </w:t>
      </w:r>
      <w:r>
        <w:rPr>
          <w:noProof w:val="0"/>
        </w:rPr>
        <w:t xml:space="preserve">u San Franciscu i za </w:t>
      </w:r>
      <w:r>
        <w:rPr>
          <w:i/>
          <w:noProof w:val="0"/>
        </w:rPr>
        <w:t>Carl Djerassi Art Program</w:t>
      </w:r>
      <w:r>
        <w:rPr>
          <w:noProof w:val="0"/>
        </w:rPr>
        <w:t>. Taj se umjetnik bavi društvenom i osobnom amnezijom. Dijeceza Graz-Seck naručila je od njega umjetničko uređenje Taborkirche</w:t>
      </w:r>
      <w:r>
        <w:rPr>
          <w:i/>
          <w:noProof w:val="0"/>
        </w:rPr>
        <w:t xml:space="preserve"> </w:t>
      </w:r>
      <w:r>
        <w:rPr>
          <w:noProof w:val="0"/>
        </w:rPr>
        <w:t xml:space="preserve">(crkve) u Weizu, a trenutačno je, među ostalim, kurator za </w:t>
      </w:r>
      <w:r>
        <w:rPr>
          <w:i/>
          <w:noProof w:val="0"/>
        </w:rPr>
        <w:t xml:space="preserve">kunst am spirituellen weg </w:t>
      </w:r>
      <w:r>
        <w:rPr>
          <w:noProof w:val="0"/>
        </w:rPr>
        <w:t xml:space="preserve">(umjetnost na duhovnom putu) i za </w:t>
      </w:r>
      <w:r>
        <w:rPr>
          <w:i/>
          <w:noProof w:val="0"/>
        </w:rPr>
        <w:t xml:space="preserve">pfingstArt </w:t>
      </w:r>
      <w:r>
        <w:rPr>
          <w:noProof w:val="0"/>
        </w:rPr>
        <w:t xml:space="preserve">u Weizu. </w:t>
      </w:r>
    </w:p>
    <w:p w:rsidR="002A6B1B" w:rsidRDefault="002A6B1B" w:rsidP="004D688B">
      <w:pPr>
        <w:spacing w:line="360" w:lineRule="auto"/>
        <w:jc w:val="both"/>
        <w:rPr>
          <w:noProof w:val="0"/>
        </w:rPr>
      </w:pPr>
      <w:r>
        <w:rPr>
          <w:noProof w:val="0"/>
        </w:rPr>
        <w:t>Osim uređenja Weizbergkirche</w:t>
      </w:r>
      <w:r>
        <w:rPr>
          <w:i/>
          <w:noProof w:val="0"/>
        </w:rPr>
        <w:t xml:space="preserve"> </w:t>
      </w:r>
      <w:r>
        <w:rPr>
          <w:noProof w:val="0"/>
        </w:rPr>
        <w:t xml:space="preserve">(crkve), u svibnju 2012. oblikovao je spomenik za sjećanje na sustavno ubijanje Roma i Manuša za vrijeme nacionalsocijalizma. </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p>
    <w:p w:rsidR="002A6B1B" w:rsidRDefault="002A6B1B" w:rsidP="004D688B">
      <w:pPr>
        <w:spacing w:line="360" w:lineRule="auto"/>
        <w:jc w:val="both"/>
        <w:rPr>
          <w:noProof w:val="0"/>
        </w:rPr>
      </w:pPr>
    </w:p>
    <w:p w:rsidR="002A6B1B" w:rsidRDefault="002A6B1B" w:rsidP="004D688B">
      <w:pPr>
        <w:spacing w:line="360" w:lineRule="auto"/>
        <w:jc w:val="both"/>
        <w:rPr>
          <w:b/>
          <w:noProof w:val="0"/>
        </w:rPr>
      </w:pPr>
      <w:r>
        <w:rPr>
          <w:b/>
          <w:noProof w:val="0"/>
        </w:rPr>
        <w:t>Franz Sattler</w:t>
      </w:r>
    </w:p>
    <w:p w:rsidR="002A6B1B" w:rsidRDefault="002A6B1B" w:rsidP="004D688B">
      <w:pPr>
        <w:spacing w:line="360" w:lineRule="auto"/>
        <w:jc w:val="both"/>
        <w:rPr>
          <w:noProof w:val="0"/>
        </w:rPr>
      </w:pPr>
      <w:r>
        <w:rPr>
          <w:noProof w:val="0"/>
        </w:rPr>
        <w:t xml:space="preserve">Rođen 1952. u Weizu. </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r>
        <w:rPr>
          <w:noProof w:val="0"/>
        </w:rPr>
        <w:t>„Teško je govoriti o vlastitom radu, i to nerado činim. Moj je govor slika. Vezano za svoje fotoprojekte, uvijek si postavljam</w:t>
      </w:r>
      <w:r w:rsidRPr="00DC5425">
        <w:rPr>
          <w:noProof w:val="0"/>
        </w:rPr>
        <w:t xml:space="preserve"> </w:t>
      </w:r>
      <w:r>
        <w:rPr>
          <w:noProof w:val="0"/>
        </w:rPr>
        <w:t xml:space="preserve">pitanje: Kako postupam s temom te kako je mogu prenijeti na slike? Konačno, zanima me slika. Mora biti dostojna moje vrlo konkretne predodžbe poezije, magije i izražaja. Prije svega, mora posjedovati auru tajnovitosti koja opčinjava promatrača. Teme što ih biram počivaju na opažanjima koja me osobno nadahnjuju. Osobito cijenim skurilne prizore. Kako se vrlo lijepo kaže, najbolje priče piše sam život.“ </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r>
        <w:rPr>
          <w:noProof w:val="0"/>
        </w:rPr>
        <w:t xml:space="preserve">Brojne izložbe u Austriji i inozemstvu. </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r>
        <w:rPr>
          <w:i/>
          <w:noProof w:val="0"/>
        </w:rPr>
        <w:t>Tanz der Finsternis 1</w:t>
      </w:r>
      <w:r>
        <w:rPr>
          <w:noProof w:val="0"/>
        </w:rPr>
        <w:t>, 80 x 60 cm (isječak)</w:t>
      </w:r>
    </w:p>
    <w:p w:rsidR="002A6B1B" w:rsidRDefault="002A6B1B" w:rsidP="004D688B">
      <w:pPr>
        <w:spacing w:line="360" w:lineRule="auto"/>
        <w:jc w:val="both"/>
        <w:rPr>
          <w:noProof w:val="0"/>
        </w:rPr>
      </w:pPr>
      <w:r>
        <w:rPr>
          <w:noProof w:val="0"/>
        </w:rPr>
        <w:t>fotografija, diptih</w:t>
      </w:r>
    </w:p>
    <w:p w:rsidR="002A6B1B" w:rsidRDefault="002A6B1B" w:rsidP="004D688B">
      <w:pPr>
        <w:spacing w:line="360" w:lineRule="auto"/>
        <w:jc w:val="both"/>
        <w:rPr>
          <w:noProof w:val="0"/>
        </w:rPr>
      </w:pPr>
      <w:r w:rsidRPr="00DC5425">
        <w:rPr>
          <w:noProof w:val="0"/>
        </w:rPr>
        <w:t>Ultra</w:t>
      </w:r>
      <w:r>
        <w:rPr>
          <w:noProof w:val="0"/>
        </w:rPr>
        <w:t xml:space="preserve"> SecM – muzejsko staklo – C-print</w:t>
      </w:r>
    </w:p>
    <w:p w:rsidR="002A6B1B" w:rsidRDefault="002A6B1B" w:rsidP="004D688B">
      <w:pPr>
        <w:spacing w:line="360" w:lineRule="auto"/>
        <w:jc w:val="both"/>
        <w:rPr>
          <w:i/>
          <w:noProof w:val="0"/>
        </w:rPr>
      </w:pPr>
    </w:p>
    <w:p w:rsidR="002A6B1B" w:rsidRDefault="002A6B1B" w:rsidP="004D688B">
      <w:pPr>
        <w:spacing w:line="360" w:lineRule="auto"/>
        <w:jc w:val="both"/>
        <w:rPr>
          <w:i/>
          <w:noProof w:val="0"/>
        </w:rPr>
      </w:pPr>
    </w:p>
    <w:p w:rsidR="002A6B1B" w:rsidRDefault="002A6B1B" w:rsidP="004D688B">
      <w:pPr>
        <w:spacing w:line="360" w:lineRule="auto"/>
        <w:jc w:val="both"/>
        <w:rPr>
          <w:i/>
          <w:noProof w:val="0"/>
        </w:rPr>
      </w:pPr>
    </w:p>
    <w:p w:rsidR="002A6B1B" w:rsidRDefault="002A6B1B" w:rsidP="004D688B">
      <w:pPr>
        <w:spacing w:line="360" w:lineRule="auto"/>
        <w:jc w:val="both"/>
        <w:rPr>
          <w:b/>
          <w:noProof w:val="0"/>
        </w:rPr>
      </w:pPr>
      <w:r>
        <w:rPr>
          <w:b/>
          <w:noProof w:val="0"/>
        </w:rPr>
        <w:t>Marion Rauter</w:t>
      </w:r>
    </w:p>
    <w:p w:rsidR="002A6B1B" w:rsidRDefault="002A6B1B" w:rsidP="004D688B">
      <w:pPr>
        <w:spacing w:line="360" w:lineRule="auto"/>
        <w:jc w:val="both"/>
        <w:rPr>
          <w:noProof w:val="0"/>
        </w:rPr>
      </w:pPr>
      <w:r>
        <w:rPr>
          <w:noProof w:val="0"/>
        </w:rPr>
        <w:t xml:space="preserve">Rođena 1970. </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r>
        <w:rPr>
          <w:noProof w:val="0"/>
        </w:rPr>
        <w:t>Od 1995. samostalno stvara kao samouka slikarica.</w:t>
      </w:r>
    </w:p>
    <w:p w:rsidR="002A6B1B" w:rsidRDefault="002A6B1B" w:rsidP="004D688B">
      <w:pPr>
        <w:spacing w:line="360" w:lineRule="auto"/>
        <w:jc w:val="both"/>
        <w:rPr>
          <w:noProof w:val="0"/>
        </w:rPr>
      </w:pPr>
      <w:r>
        <w:rPr>
          <w:noProof w:val="0"/>
        </w:rPr>
        <w:t xml:space="preserve">„Umjetnik/umjetnica biti – stanje je koje jest. Ili nije!“. </w:t>
      </w:r>
    </w:p>
    <w:p w:rsidR="002A6B1B" w:rsidRDefault="002A6B1B" w:rsidP="004D688B">
      <w:pPr>
        <w:spacing w:line="360" w:lineRule="auto"/>
        <w:jc w:val="both"/>
        <w:rPr>
          <w:noProof w:val="0"/>
        </w:rPr>
      </w:pPr>
      <w:r>
        <w:rPr>
          <w:noProof w:val="0"/>
        </w:rPr>
        <w:t xml:space="preserve">Od 1991. održala brojne izložbe u Austriji i inozemstvu te mnoge javne aukcije. </w:t>
      </w:r>
    </w:p>
    <w:p w:rsidR="002A6B1B" w:rsidRDefault="002A6B1B" w:rsidP="004D688B">
      <w:pPr>
        <w:spacing w:line="360" w:lineRule="auto"/>
        <w:jc w:val="both"/>
        <w:rPr>
          <w:i/>
          <w:noProof w:val="0"/>
        </w:rPr>
      </w:pPr>
    </w:p>
    <w:p w:rsidR="002A6B1B" w:rsidRDefault="002A6B1B" w:rsidP="004D688B">
      <w:pPr>
        <w:spacing w:line="360" w:lineRule="auto"/>
        <w:jc w:val="both"/>
        <w:rPr>
          <w:noProof w:val="0"/>
        </w:rPr>
      </w:pPr>
      <w:r>
        <w:rPr>
          <w:i/>
          <w:noProof w:val="0"/>
        </w:rPr>
        <w:t>Gorilla</w:t>
      </w:r>
      <w:r>
        <w:rPr>
          <w:noProof w:val="0"/>
        </w:rPr>
        <w:t>, 150 x 150 cm</w:t>
      </w:r>
    </w:p>
    <w:p w:rsidR="002A6B1B" w:rsidRDefault="002A6B1B" w:rsidP="004D688B">
      <w:pPr>
        <w:spacing w:line="360" w:lineRule="auto"/>
        <w:jc w:val="both"/>
        <w:rPr>
          <w:noProof w:val="0"/>
        </w:rPr>
      </w:pPr>
      <w:r>
        <w:rPr>
          <w:noProof w:val="0"/>
        </w:rPr>
        <w:t>uljane bolje na platnu</w:t>
      </w:r>
    </w:p>
    <w:p w:rsidR="002A6B1B" w:rsidRDefault="002A6B1B" w:rsidP="004D688B">
      <w:pPr>
        <w:spacing w:line="360" w:lineRule="auto"/>
        <w:jc w:val="both"/>
        <w:rPr>
          <w:i/>
          <w:noProof w:val="0"/>
        </w:rPr>
      </w:pPr>
    </w:p>
    <w:p w:rsidR="002A6B1B" w:rsidRDefault="002A6B1B" w:rsidP="004D688B">
      <w:pPr>
        <w:spacing w:line="360" w:lineRule="auto"/>
        <w:jc w:val="both"/>
        <w:rPr>
          <w:i/>
          <w:noProof w:val="0"/>
        </w:rPr>
      </w:pPr>
    </w:p>
    <w:p w:rsidR="002A6B1B" w:rsidRDefault="002A6B1B" w:rsidP="004D688B">
      <w:pPr>
        <w:spacing w:line="360" w:lineRule="auto"/>
        <w:jc w:val="both"/>
        <w:rPr>
          <w:i/>
          <w:noProof w:val="0"/>
        </w:rPr>
      </w:pPr>
    </w:p>
    <w:p w:rsidR="002A6B1B" w:rsidRDefault="002A6B1B" w:rsidP="004D688B">
      <w:pPr>
        <w:spacing w:line="360" w:lineRule="auto"/>
        <w:jc w:val="both"/>
        <w:rPr>
          <w:b/>
          <w:noProof w:val="0"/>
        </w:rPr>
      </w:pPr>
      <w:r>
        <w:rPr>
          <w:b/>
          <w:noProof w:val="0"/>
        </w:rPr>
        <w:t>Verena Rotky</w:t>
      </w:r>
    </w:p>
    <w:p w:rsidR="002A6B1B" w:rsidRDefault="002A6B1B" w:rsidP="004D688B">
      <w:pPr>
        <w:spacing w:line="360" w:lineRule="auto"/>
        <w:jc w:val="both"/>
        <w:rPr>
          <w:noProof w:val="0"/>
        </w:rPr>
      </w:pPr>
      <w:r>
        <w:rPr>
          <w:noProof w:val="0"/>
        </w:rPr>
        <w:t>Rođena 1982. u Grazu.</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r>
        <w:rPr>
          <w:noProof w:val="0"/>
        </w:rPr>
        <w:t xml:space="preserve">2004. – 2012. studira scenografiju na Sveučilištu za glazbu i izvođačke umjetnosti u Grazu, diplomirala kao magistra umjetnosti. </w:t>
      </w:r>
    </w:p>
    <w:p w:rsidR="002A6B1B" w:rsidRDefault="002A6B1B" w:rsidP="004D688B">
      <w:pPr>
        <w:spacing w:line="360" w:lineRule="auto"/>
        <w:jc w:val="both"/>
        <w:rPr>
          <w:noProof w:val="0"/>
        </w:rPr>
      </w:pPr>
      <w:r>
        <w:rPr>
          <w:noProof w:val="0"/>
        </w:rPr>
        <w:t xml:space="preserve">2004. studijski semestar na Sveučilištu </w:t>
      </w:r>
      <w:r>
        <w:rPr>
          <w:i/>
          <w:noProof w:val="0"/>
        </w:rPr>
        <w:t>Karl-Franzens</w:t>
      </w:r>
      <w:r>
        <w:rPr>
          <w:noProof w:val="0"/>
        </w:rPr>
        <w:t xml:space="preserve"> u Grazu, povijest umjetnosti i menadžment u kulturi. </w:t>
      </w:r>
    </w:p>
    <w:p w:rsidR="002A6B1B" w:rsidRDefault="002A6B1B" w:rsidP="004D688B">
      <w:pPr>
        <w:spacing w:line="360" w:lineRule="auto"/>
        <w:jc w:val="both"/>
        <w:rPr>
          <w:noProof w:val="0"/>
        </w:rPr>
      </w:pPr>
      <w:r>
        <w:rPr>
          <w:noProof w:val="0"/>
        </w:rPr>
        <w:t xml:space="preserve">1997. – 2003. pohađa Višu tehničku školu za umjetnost i dizajn, Graz. </w:t>
      </w:r>
    </w:p>
    <w:p w:rsidR="002A6B1B" w:rsidRDefault="002A6B1B" w:rsidP="004D688B">
      <w:pPr>
        <w:spacing w:line="360" w:lineRule="auto"/>
        <w:jc w:val="both"/>
      </w:pPr>
      <w:r>
        <w:rPr>
          <w:noProof w:val="0"/>
        </w:rPr>
        <w:t xml:space="preserve">Samostalne izložbe u </w:t>
      </w:r>
      <w:r w:rsidRPr="00DC5425">
        <w:rPr>
          <w:noProof w:val="0"/>
        </w:rPr>
        <w:t>Kunsthaus</w:t>
      </w:r>
      <w:r>
        <w:rPr>
          <w:i/>
          <w:noProof w:val="0"/>
        </w:rPr>
        <w:t xml:space="preserve"> </w:t>
      </w:r>
      <w:r>
        <w:rPr>
          <w:noProof w:val="0"/>
        </w:rPr>
        <w:t>Weiz</w:t>
      </w:r>
      <w:r>
        <w:rPr>
          <w:i/>
          <w:noProof w:val="0"/>
        </w:rPr>
        <w:t xml:space="preserve"> </w:t>
      </w:r>
      <w:r>
        <w:rPr>
          <w:noProof w:val="0"/>
        </w:rPr>
        <w:t>i</w:t>
      </w:r>
      <w:r>
        <w:rPr>
          <w:i/>
          <w:noProof w:val="0"/>
        </w:rPr>
        <w:t xml:space="preserve"> </w:t>
      </w:r>
      <w:r>
        <w:rPr>
          <w:noProof w:val="0"/>
        </w:rPr>
        <w:t xml:space="preserve">Grottenhof, </w:t>
      </w:r>
      <w:r w:rsidRPr="00DC5425">
        <w:rPr>
          <w:noProof w:val="0"/>
        </w:rPr>
        <w:t>Regioneum</w:t>
      </w:r>
      <w:r>
        <w:t xml:space="preserve"> galeriji Leibnitz.</w:t>
      </w:r>
    </w:p>
    <w:p w:rsidR="002A6B1B" w:rsidRDefault="002A6B1B" w:rsidP="004D688B">
      <w:pPr>
        <w:spacing w:line="360" w:lineRule="auto"/>
        <w:jc w:val="both"/>
      </w:pPr>
      <w:r>
        <w:t xml:space="preserve">Brojne grupne izložbe (među ostalim, u </w:t>
      </w:r>
      <w:r w:rsidRPr="00DC5425">
        <w:t>Landesmuseum Joanneumu</w:t>
      </w:r>
      <w:r>
        <w:rPr>
          <w:i/>
        </w:rPr>
        <w:t xml:space="preserve"> </w:t>
      </w:r>
      <w:r>
        <w:t xml:space="preserve">Graz, Galeriji ALU – Akademija likovnih umjetnosti Sarajevo). </w:t>
      </w:r>
    </w:p>
    <w:p w:rsidR="002A6B1B" w:rsidRDefault="002A6B1B" w:rsidP="004D688B">
      <w:pPr>
        <w:spacing w:line="360" w:lineRule="auto"/>
        <w:jc w:val="both"/>
      </w:pPr>
    </w:p>
    <w:p w:rsidR="002A6B1B" w:rsidRDefault="002A6B1B" w:rsidP="004D688B">
      <w:pPr>
        <w:spacing w:line="360" w:lineRule="auto"/>
        <w:jc w:val="both"/>
      </w:pPr>
      <w:r>
        <w:t>Nakon boravka u Japanu ponovo djeluje kao samostalna umjetnica u Grazu. Njezini radovi nastaju u suradnji s umjetnikom fotografom Stephanom Weixlerom.</w:t>
      </w:r>
    </w:p>
    <w:p w:rsidR="002A6B1B" w:rsidRDefault="002A6B1B" w:rsidP="004D688B">
      <w:pPr>
        <w:spacing w:line="360" w:lineRule="auto"/>
        <w:jc w:val="both"/>
      </w:pPr>
    </w:p>
    <w:p w:rsidR="002A6B1B" w:rsidRDefault="002A6B1B" w:rsidP="004D688B">
      <w:pPr>
        <w:spacing w:line="360" w:lineRule="auto"/>
        <w:jc w:val="both"/>
      </w:pPr>
      <w:r>
        <w:rPr>
          <w:i/>
        </w:rPr>
        <w:t>Kuki Wo Yomu #5</w:t>
      </w:r>
      <w:r>
        <w:t>,</w:t>
      </w:r>
      <w:r>
        <w:rPr>
          <w:i/>
        </w:rPr>
        <w:t xml:space="preserve"> </w:t>
      </w:r>
      <w:r>
        <w:t>150 x 120 cm</w:t>
      </w:r>
    </w:p>
    <w:p w:rsidR="002A6B1B" w:rsidRDefault="002A6B1B" w:rsidP="004D688B">
      <w:pPr>
        <w:spacing w:line="360" w:lineRule="auto"/>
        <w:jc w:val="both"/>
      </w:pPr>
      <w:r>
        <w:t xml:space="preserve">akril na platnu </w:t>
      </w:r>
    </w:p>
    <w:p w:rsidR="002A6B1B" w:rsidRDefault="002A6B1B" w:rsidP="004D688B">
      <w:pPr>
        <w:spacing w:line="360" w:lineRule="auto"/>
        <w:jc w:val="both"/>
        <w:rPr>
          <w:i/>
        </w:rPr>
      </w:pPr>
    </w:p>
    <w:p w:rsidR="002A6B1B" w:rsidRDefault="002A6B1B" w:rsidP="004D688B">
      <w:pPr>
        <w:spacing w:line="360" w:lineRule="auto"/>
        <w:jc w:val="both"/>
        <w:rPr>
          <w:i/>
        </w:rPr>
      </w:pPr>
    </w:p>
    <w:p w:rsidR="002A6B1B" w:rsidRDefault="002A6B1B" w:rsidP="004D688B">
      <w:pPr>
        <w:spacing w:line="360" w:lineRule="auto"/>
        <w:jc w:val="both"/>
        <w:rPr>
          <w:i/>
        </w:rPr>
      </w:pPr>
    </w:p>
    <w:p w:rsidR="002A6B1B" w:rsidRDefault="002A6B1B" w:rsidP="004D688B">
      <w:pPr>
        <w:spacing w:line="360" w:lineRule="auto"/>
        <w:jc w:val="both"/>
        <w:rPr>
          <w:b/>
        </w:rPr>
      </w:pPr>
      <w:r>
        <w:rPr>
          <w:b/>
        </w:rPr>
        <w:t xml:space="preserve">Josef Wurm </w:t>
      </w:r>
    </w:p>
    <w:p w:rsidR="002A6B1B" w:rsidRDefault="002A6B1B" w:rsidP="004D688B">
      <w:pPr>
        <w:spacing w:line="360" w:lineRule="auto"/>
        <w:jc w:val="both"/>
      </w:pPr>
      <w:r>
        <w:t>Rođen 1984. u F</w:t>
      </w:r>
      <w:r>
        <w:rPr>
          <w:lang w:val="de-DE"/>
        </w:rPr>
        <w:t xml:space="preserve">ürstenfeldu, </w:t>
      </w:r>
      <w:r>
        <w:t>živi i radi u Budimpešti.</w:t>
      </w:r>
    </w:p>
    <w:p w:rsidR="002A6B1B" w:rsidRDefault="002A6B1B" w:rsidP="00CC3685">
      <w:pPr>
        <w:spacing w:line="360" w:lineRule="auto"/>
        <w:jc w:val="both"/>
      </w:pPr>
      <w:r>
        <w:t xml:space="preserve">„Josef Wurm okreće one zglobove i navoje svijeta koji spajaju ključne romantične točke tame i svakodnevice. Neustrašive boje i </w:t>
      </w:r>
      <w:r>
        <w:rPr>
          <w:lang w:val="de-DE"/>
        </w:rPr>
        <w:t>odva</w:t>
      </w:r>
      <w:r>
        <w:t xml:space="preserve">žan mir žive na njegovu platnu na kojemu se neumorno izmjenjuju plemeniti duhovi, ludila siti admirali, ukroćene zvijeri i izgubljena lica. </w:t>
      </w:r>
    </w:p>
    <w:p w:rsidR="002A6B1B" w:rsidRDefault="002A6B1B" w:rsidP="00CC3685">
      <w:pPr>
        <w:spacing w:line="360" w:lineRule="auto"/>
        <w:jc w:val="both"/>
        <w:rPr>
          <w:noProof w:val="0"/>
        </w:rPr>
      </w:pPr>
      <w:r>
        <w:rPr>
          <w:noProof w:val="0"/>
        </w:rPr>
        <w:t>Slike su to optičke iluzije čije se značenje lomi pred očima, a estetika ostaje. Rane i čuđenje, snovi i ruševine ne razlikuju se međusobno, a Wurm slika tisuću lica iza maski, neba i ljudskoga mesa kao da su jedno te isto. Prokapa lijepe iznutrice svijeta i ne opterećuje se pretjerano stvarnošću.“ (</w:t>
      </w:r>
      <w:r w:rsidRPr="00DF1BDE">
        <w:rPr>
          <w:i/>
          <w:noProof w:val="0"/>
        </w:rPr>
        <w:t>Valerie Fritsch, isječak</w:t>
      </w:r>
      <w:r>
        <w:rPr>
          <w:noProof w:val="0"/>
        </w:rPr>
        <w:t>)</w:t>
      </w:r>
    </w:p>
    <w:p w:rsidR="002A6B1B" w:rsidRDefault="002A6B1B" w:rsidP="004D688B">
      <w:pPr>
        <w:spacing w:line="360" w:lineRule="auto"/>
        <w:jc w:val="both"/>
        <w:rPr>
          <w:noProof w:val="0"/>
        </w:rPr>
      </w:pPr>
    </w:p>
    <w:p w:rsidR="002A6B1B" w:rsidRDefault="002A6B1B" w:rsidP="004D688B">
      <w:pPr>
        <w:spacing w:line="360" w:lineRule="auto"/>
        <w:jc w:val="both"/>
        <w:rPr>
          <w:noProof w:val="0"/>
        </w:rPr>
      </w:pPr>
      <w:r>
        <w:rPr>
          <w:i/>
          <w:noProof w:val="0"/>
        </w:rPr>
        <w:t>O.T.</w:t>
      </w:r>
      <w:r>
        <w:rPr>
          <w:noProof w:val="0"/>
        </w:rPr>
        <w:t>, 100 x 80 cm</w:t>
      </w:r>
    </w:p>
    <w:p w:rsidR="002A6B1B" w:rsidRDefault="002A6B1B" w:rsidP="00FF52B6">
      <w:pPr>
        <w:spacing w:line="360" w:lineRule="auto"/>
        <w:jc w:val="both"/>
      </w:pPr>
      <w:r>
        <w:rPr>
          <w:noProof w:val="0"/>
        </w:rPr>
        <w:t>akril na platnu</w:t>
      </w:r>
    </w:p>
    <w:sectPr w:rsidR="002A6B1B" w:rsidSect="00AC2D14">
      <w:pgSz w:w="11906" w:h="16838"/>
      <w:pgMar w:top="1417" w:right="1417" w:bottom="141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pexNew-Book">
    <w:altName w:val="MS Gothic"/>
    <w:panose1 w:val="00000000000000000000"/>
    <w:charset w:val="80"/>
    <w:family w:val="swiss"/>
    <w:notTrueType/>
    <w:pitch w:val="default"/>
    <w:sig w:usb0="00000001" w:usb1="08070000" w:usb2="00000010" w:usb3="00000000" w:csb0="00020000" w:csb1="00000000"/>
  </w:font>
  <w:font w:name="Cambria">
    <w:panose1 w:val="02040503050406030204"/>
    <w:charset w:val="EE"/>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688B"/>
    <w:rsid w:val="00084F7F"/>
    <w:rsid w:val="000E20B4"/>
    <w:rsid w:val="001A064C"/>
    <w:rsid w:val="00246E47"/>
    <w:rsid w:val="002877D7"/>
    <w:rsid w:val="002A6B1B"/>
    <w:rsid w:val="00466385"/>
    <w:rsid w:val="004D688B"/>
    <w:rsid w:val="00543E05"/>
    <w:rsid w:val="00873667"/>
    <w:rsid w:val="00AC2D14"/>
    <w:rsid w:val="00AD25C7"/>
    <w:rsid w:val="00AD74CC"/>
    <w:rsid w:val="00B03FE1"/>
    <w:rsid w:val="00CC3685"/>
    <w:rsid w:val="00DA629D"/>
    <w:rsid w:val="00DC5425"/>
    <w:rsid w:val="00DF0848"/>
    <w:rsid w:val="00DF1BDE"/>
    <w:rsid w:val="00E8630B"/>
    <w:rsid w:val="00EE217A"/>
    <w:rsid w:val="00F570A5"/>
    <w:rsid w:val="00FB4C12"/>
    <w:rsid w:val="00FF52B6"/>
  </w:rsids>
  <m:mathPr>
    <m:mathFont m:val="Cambria Math"/>
    <m:brkBin m:val="before"/>
    <m:brkBinSub m:val="--"/>
    <m:smallFrac m:val="off"/>
    <m:dispDef/>
    <m:lMargin m:val="0"/>
    <m:rMargin m:val="0"/>
    <m:defJc m:val="centerGroup"/>
    <m:wrapIndent m:val="1440"/>
    <m:intLim m:val="subSup"/>
    <m:naryLim m:val="undOvr"/>
  </m:mathPr>
  <w:uiCompat97To2003/>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88B"/>
    <w:rPr>
      <w:rFonts w:ascii="Times New Roman" w:eastAsia="Times New Roman" w:hAnsi="Times New Roman"/>
      <w:noProof/>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4D688B"/>
    <w:rPr>
      <w:sz w:val="20"/>
      <w:szCs w:val="20"/>
    </w:rPr>
  </w:style>
  <w:style w:type="character" w:customStyle="1" w:styleId="CommentTextChar">
    <w:name w:val="Comment Text Char"/>
    <w:basedOn w:val="DefaultParagraphFont"/>
    <w:link w:val="CommentText"/>
    <w:uiPriority w:val="99"/>
    <w:semiHidden/>
    <w:locked/>
    <w:rsid w:val="004D688B"/>
    <w:rPr>
      <w:rFonts w:ascii="Times New Roman" w:hAnsi="Times New Roman" w:cs="Times New Roman"/>
      <w:noProof/>
      <w:sz w:val="20"/>
      <w:szCs w:val="20"/>
      <w:lang w:eastAsia="hr-HR"/>
    </w:rPr>
  </w:style>
  <w:style w:type="character" w:styleId="CommentReference">
    <w:name w:val="annotation reference"/>
    <w:basedOn w:val="DefaultParagraphFont"/>
    <w:uiPriority w:val="99"/>
    <w:semiHidden/>
    <w:rsid w:val="004D688B"/>
    <w:rPr>
      <w:rFonts w:cs="Times New Roman"/>
      <w:sz w:val="16"/>
      <w:szCs w:val="16"/>
    </w:rPr>
  </w:style>
  <w:style w:type="paragraph" w:styleId="BalloonText">
    <w:name w:val="Balloon Text"/>
    <w:basedOn w:val="Normal"/>
    <w:link w:val="BalloonTextChar"/>
    <w:uiPriority w:val="99"/>
    <w:semiHidden/>
    <w:rsid w:val="004D688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D688B"/>
    <w:rPr>
      <w:rFonts w:ascii="Tahoma" w:hAnsi="Tahoma" w:cs="Tahoma"/>
      <w:noProof/>
      <w:sz w:val="16"/>
      <w:szCs w:val="16"/>
      <w:lang w:eastAsia="hr-HR"/>
    </w:rPr>
  </w:style>
  <w:style w:type="paragraph" w:styleId="CommentSubject">
    <w:name w:val="annotation subject"/>
    <w:basedOn w:val="CommentText"/>
    <w:next w:val="CommentText"/>
    <w:link w:val="CommentSubjectChar"/>
    <w:uiPriority w:val="99"/>
    <w:semiHidden/>
    <w:rsid w:val="001A064C"/>
    <w:rPr>
      <w:b/>
      <w:bCs/>
    </w:rPr>
  </w:style>
  <w:style w:type="character" w:customStyle="1" w:styleId="CommentSubjectChar">
    <w:name w:val="Comment Subject Char"/>
    <w:basedOn w:val="CommentTextChar"/>
    <w:link w:val="CommentSubject"/>
    <w:uiPriority w:val="99"/>
    <w:semiHidden/>
    <w:locked/>
    <w:rsid w:val="001A064C"/>
    <w:rPr>
      <w:b/>
      <w:bCs/>
    </w:rPr>
  </w:style>
</w:styles>
</file>

<file path=word/webSettings.xml><?xml version="1.0" encoding="utf-8"?>
<w:webSettings xmlns:r="http://schemas.openxmlformats.org/officeDocument/2006/relationships" xmlns:w="http://schemas.openxmlformats.org/wordprocessingml/2006/main">
  <w:divs>
    <w:div w:id="1063456059">
      <w:marLeft w:val="0"/>
      <w:marRight w:val="0"/>
      <w:marTop w:val="0"/>
      <w:marBottom w:val="0"/>
      <w:divBdr>
        <w:top w:val="none" w:sz="0" w:space="0" w:color="auto"/>
        <w:left w:val="none" w:sz="0" w:space="0" w:color="auto"/>
        <w:bottom w:val="none" w:sz="0" w:space="0" w:color="auto"/>
        <w:right w:val="none" w:sz="0" w:space="0" w:color="auto"/>
      </w:divBdr>
    </w:div>
    <w:div w:id="10634560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123</TotalTime>
  <Pages>7</Pages>
  <Words>1237</Words>
  <Characters>7054</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dc:creator>
  <cp:keywords/>
  <dc:description/>
  <cp:lastModifiedBy>Lada</cp:lastModifiedBy>
  <cp:revision>5</cp:revision>
  <dcterms:created xsi:type="dcterms:W3CDTF">2017-08-17T06:21:00Z</dcterms:created>
  <dcterms:modified xsi:type="dcterms:W3CDTF">2017-08-18T12:09:00Z</dcterms:modified>
</cp:coreProperties>
</file>